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2B9F35" w14:textId="77777777" w:rsid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14:paraId="7B877DD5" w14:textId="77777777"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14:paraId="17F33C75" w14:textId="12CBC107" w:rsidR="00454CDE" w:rsidRPr="002D6158" w:rsidRDefault="005A2287" w:rsidP="005A2287">
      <w:pPr>
        <w:ind w:left="3600"/>
        <w:rPr>
          <w:b/>
          <w:sz w:val="28"/>
          <w:szCs w:val="28"/>
          <w:lang w:val="bg-BG"/>
        </w:rPr>
      </w:pPr>
      <w:r w:rsidRPr="00CE78CA">
        <w:rPr>
          <w:lang w:val="bg-BG"/>
        </w:rPr>
        <w:t xml:space="preserve">  </w:t>
      </w:r>
      <w:r w:rsidR="002D6158">
        <w:rPr>
          <w:lang w:val="bg-BG"/>
        </w:rPr>
        <w:t xml:space="preserve">   </w:t>
      </w:r>
      <w:r w:rsidRPr="00CE78CA">
        <w:rPr>
          <w:lang w:val="bg-BG"/>
        </w:rPr>
        <w:t xml:space="preserve"> </w:t>
      </w:r>
      <w:r w:rsidR="00454CDE" w:rsidRPr="002D6158">
        <w:rPr>
          <w:b/>
          <w:sz w:val="28"/>
          <w:szCs w:val="28"/>
          <w:lang w:val="bg-BG"/>
        </w:rPr>
        <w:t>№</w:t>
      </w:r>
      <w:r w:rsidR="002D6158" w:rsidRPr="002D6158">
        <w:rPr>
          <w:b/>
          <w:sz w:val="28"/>
          <w:szCs w:val="28"/>
          <w:lang w:val="bg-BG"/>
        </w:rPr>
        <w:t xml:space="preserve"> ПО-09-641-1</w:t>
      </w:r>
    </w:p>
    <w:p w14:paraId="69631384" w14:textId="21586AC7" w:rsidR="00454CDE" w:rsidRPr="00CE78CA" w:rsidRDefault="002D6158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</w:t>
      </w:r>
      <w:r w:rsidR="00454CDE" w:rsidRPr="00CE78CA">
        <w:rPr>
          <w:lang w:val="bg-BG"/>
        </w:rPr>
        <w:t>София,</w:t>
      </w:r>
      <w:r>
        <w:rPr>
          <w:lang w:val="bg-BG"/>
        </w:rPr>
        <w:t xml:space="preserve">  16.09.</w:t>
      </w:r>
      <w:r w:rsidR="0023186B" w:rsidRPr="00CE78CA">
        <w:rPr>
          <w:lang w:val="bg-BG"/>
        </w:rPr>
        <w:t>20</w:t>
      </w:r>
      <w:r w:rsidR="00C6208B">
        <w:rPr>
          <w:lang w:val="bg-BG"/>
        </w:rPr>
        <w:t>20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14:paraId="18F0A5F1" w14:textId="77777777" w:rsidR="00576362" w:rsidRPr="00CE78CA" w:rsidRDefault="00576362" w:rsidP="00576362">
      <w:pPr>
        <w:spacing w:line="360" w:lineRule="auto"/>
        <w:rPr>
          <w:lang w:val="bg-BG"/>
        </w:rPr>
      </w:pPr>
    </w:p>
    <w:p w14:paraId="631AD31C" w14:textId="5C362A11" w:rsidR="005E5F37" w:rsidRPr="002D6158" w:rsidRDefault="00576362" w:rsidP="005E5F37">
      <w:pPr>
        <w:ind w:firstLine="708"/>
        <w:jc w:val="both"/>
        <w:rPr>
          <w:sz w:val="26"/>
          <w:szCs w:val="26"/>
          <w:lang w:val="bg-BG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 xml:space="preserve">те, </w:t>
      </w:r>
      <w:proofErr w:type="spellStart"/>
      <w:r w:rsidR="007A06D3" w:rsidRPr="00CE78CA">
        <w:rPr>
          <w:lang w:val="bg-BG"/>
        </w:rPr>
        <w:t>обн.ДВ</w:t>
      </w:r>
      <w:proofErr w:type="spellEnd"/>
      <w:r w:rsidR="007A06D3" w:rsidRPr="00CE78CA">
        <w:rPr>
          <w:lang w:val="bg-BG"/>
        </w:rPr>
        <w:t>. бр.7/26.01.2010г</w:t>
      </w:r>
      <w:r w:rsidR="007A06D3" w:rsidRPr="004A35CC">
        <w:rPr>
          <w:lang w:val="bg-BG"/>
        </w:rPr>
        <w:t>.,</w:t>
      </w:r>
      <w:r w:rsidR="007A06D3" w:rsidRPr="004A35CC">
        <w:rPr>
          <w:lang w:val="ru-RU"/>
        </w:rPr>
        <w:t xml:space="preserve"> </w:t>
      </w:r>
      <w:proofErr w:type="spellStart"/>
      <w:r w:rsidRPr="004A35CC">
        <w:rPr>
          <w:lang w:val="bg-BG"/>
        </w:rPr>
        <w:t>посл</w:t>
      </w:r>
      <w:proofErr w:type="spellEnd"/>
      <w:r w:rsidRPr="004A35CC">
        <w:rPr>
          <w:lang w:val="bg-BG"/>
        </w:rPr>
        <w:t xml:space="preserve">. </w:t>
      </w:r>
      <w:r w:rsidR="00CA17DF" w:rsidRPr="004A35CC">
        <w:rPr>
          <w:lang w:val="bg-BG"/>
        </w:rPr>
        <w:t xml:space="preserve">изм. ДВ. </w:t>
      </w:r>
      <w:r w:rsidR="009D4C81" w:rsidRPr="00913275">
        <w:rPr>
          <w:lang w:val="bg-BG"/>
        </w:rPr>
        <w:t>бр. 40 от 05 май 2020г., чл.37в, ал.4</w:t>
      </w:r>
      <w:r w:rsidR="009D4C81">
        <w:rPr>
          <w:lang w:val="bg-BG"/>
        </w:rPr>
        <w:t xml:space="preserve"> </w:t>
      </w:r>
      <w:r w:rsidR="008F3A6E" w:rsidRPr="00CE78CA">
        <w:rPr>
          <w:lang w:val="bg-BG"/>
        </w:rPr>
        <w:t xml:space="preserve">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487943">
        <w:rPr>
          <w:lang w:val="bg-BG"/>
        </w:rPr>
        <w:t xml:space="preserve">заповед </w:t>
      </w:r>
      <w:r w:rsidR="005E5F37">
        <w:rPr>
          <w:sz w:val="26"/>
          <w:szCs w:val="26"/>
          <w:lang w:val="bg-BG"/>
        </w:rPr>
        <w:t xml:space="preserve">№ </w:t>
      </w:r>
      <w:r w:rsidR="00487943">
        <w:rPr>
          <w:sz w:val="26"/>
          <w:szCs w:val="26"/>
          <w:lang w:val="bg-BG"/>
        </w:rPr>
        <w:t>ПО-09-</w:t>
      </w:r>
      <w:r w:rsidR="00C6208B">
        <w:rPr>
          <w:sz w:val="26"/>
          <w:szCs w:val="26"/>
          <w:lang w:val="bg-BG"/>
        </w:rPr>
        <w:t>338</w:t>
      </w:r>
      <w:r w:rsidR="00487943">
        <w:rPr>
          <w:sz w:val="26"/>
          <w:szCs w:val="26"/>
          <w:lang w:val="bg-BG"/>
        </w:rPr>
        <w:t>/</w:t>
      </w:r>
      <w:r w:rsidR="00C6208B">
        <w:rPr>
          <w:sz w:val="26"/>
          <w:szCs w:val="26"/>
          <w:lang w:val="bg-BG"/>
        </w:rPr>
        <w:t>31</w:t>
      </w:r>
      <w:r w:rsidR="00487943">
        <w:rPr>
          <w:sz w:val="26"/>
          <w:szCs w:val="26"/>
          <w:lang w:val="bg-BG"/>
        </w:rPr>
        <w:t>.0</w:t>
      </w:r>
      <w:r w:rsidR="00C6208B">
        <w:rPr>
          <w:sz w:val="26"/>
          <w:szCs w:val="26"/>
          <w:lang w:val="bg-BG"/>
        </w:rPr>
        <w:t>7</w:t>
      </w:r>
      <w:r w:rsidR="00487943">
        <w:rPr>
          <w:sz w:val="26"/>
          <w:szCs w:val="26"/>
          <w:lang w:val="bg-BG"/>
        </w:rPr>
        <w:t>.20</w:t>
      </w:r>
      <w:r w:rsidR="00C6208B">
        <w:rPr>
          <w:sz w:val="26"/>
          <w:szCs w:val="26"/>
          <w:lang w:val="bg-BG"/>
        </w:rPr>
        <w:t>20</w:t>
      </w:r>
      <w:r w:rsidR="005E5F37" w:rsidRPr="004A35CC">
        <w:rPr>
          <w:sz w:val="26"/>
          <w:szCs w:val="26"/>
          <w:lang w:val="bg-BG"/>
        </w:rPr>
        <w:t>г</w:t>
      </w:r>
      <w:r w:rsidR="00CA41E3" w:rsidRPr="004A35CC">
        <w:rPr>
          <w:sz w:val="26"/>
          <w:szCs w:val="26"/>
          <w:lang w:val="bg-BG"/>
        </w:rPr>
        <w:t>.</w:t>
      </w:r>
    </w:p>
    <w:p w14:paraId="1721BABB" w14:textId="77777777" w:rsidR="00034F6D" w:rsidRPr="002D6158" w:rsidRDefault="00034F6D" w:rsidP="005E5F37">
      <w:pPr>
        <w:ind w:firstLine="708"/>
        <w:jc w:val="both"/>
        <w:rPr>
          <w:sz w:val="26"/>
          <w:szCs w:val="26"/>
          <w:lang w:val="bg-BG"/>
        </w:rPr>
      </w:pPr>
    </w:p>
    <w:p w14:paraId="04055E72" w14:textId="77777777" w:rsidR="008F3A6E" w:rsidRPr="00CE78CA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14:paraId="5D04EBF7" w14:textId="77777777" w:rsidR="008F3A6E" w:rsidRPr="002D6158" w:rsidRDefault="008F3A6E" w:rsidP="008F3A6E">
      <w:pPr>
        <w:ind w:firstLine="709"/>
        <w:jc w:val="center"/>
        <w:rPr>
          <w:lang w:val="bg-BG"/>
        </w:rPr>
      </w:pPr>
    </w:p>
    <w:p w14:paraId="20DD578C" w14:textId="77777777" w:rsidR="00034F6D" w:rsidRPr="002D6158" w:rsidRDefault="00034F6D" w:rsidP="008F3A6E">
      <w:pPr>
        <w:ind w:firstLine="709"/>
        <w:jc w:val="center"/>
        <w:rPr>
          <w:lang w:val="bg-BG"/>
        </w:rPr>
      </w:pPr>
    </w:p>
    <w:p w14:paraId="66745027" w14:textId="275F2938" w:rsidR="00E52E11" w:rsidRDefault="00E52E11" w:rsidP="005745ED">
      <w:pPr>
        <w:ind w:firstLine="720"/>
        <w:jc w:val="both"/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по  </w:t>
      </w:r>
      <w:r w:rsidR="00871654" w:rsidRPr="004A35CC">
        <w:rPr>
          <w:lang w:val="bg-BG"/>
        </w:rPr>
        <w:t>чл. 37в ал.</w:t>
      </w:r>
      <w:r w:rsidR="00713EC9" w:rsidRPr="004A35CC">
        <w:rPr>
          <w:lang w:val="bg-BG"/>
        </w:rPr>
        <w:t>2</w:t>
      </w:r>
      <w:r w:rsidR="00871654" w:rsidRPr="004A35CC">
        <w:rPr>
          <w:color w:val="FF0000"/>
          <w:lang w:val="ru-RU"/>
        </w:rPr>
        <w:t xml:space="preserve"> </w:t>
      </w:r>
      <w:r w:rsidR="00713EC9">
        <w:rPr>
          <w:lang w:val="ru-RU"/>
        </w:rPr>
        <w:t xml:space="preserve">  </w:t>
      </w:r>
      <w:r w:rsidR="00871654" w:rsidRPr="00CE78CA">
        <w:rPr>
          <w:lang w:val="bg-BG"/>
        </w:rPr>
        <w:t>от ЗСПЗЗ</w:t>
      </w:r>
      <w:r w:rsidRPr="00CE78CA">
        <w:rPr>
          <w:lang w:val="bg-BG"/>
        </w:rPr>
        <w:t>, разпределени в границите им съобразно, изготвеното</w:t>
      </w:r>
      <w:r w:rsidR="006655C6" w:rsidRPr="00CE78CA">
        <w:rPr>
          <w:lang w:val="bg-BG"/>
        </w:rPr>
        <w:t xml:space="preserve"> </w:t>
      </w:r>
      <w:r w:rsidR="005E5F37" w:rsidRPr="004A35CC">
        <w:rPr>
          <w:b/>
          <w:u w:val="single"/>
          <w:lang w:val="bg-BG"/>
        </w:rPr>
        <w:t>доброволно споразумение</w:t>
      </w:r>
      <w:r w:rsidR="005E5F37" w:rsidRPr="004A35CC">
        <w:rPr>
          <w:u w:val="single"/>
          <w:lang w:val="bg-BG"/>
        </w:rPr>
        <w:t xml:space="preserve"> за </w:t>
      </w:r>
      <w:r w:rsidR="005E5F37" w:rsidRPr="004A35CC">
        <w:rPr>
          <w:b/>
          <w:u w:val="single"/>
          <w:lang w:val="bg-BG"/>
        </w:rPr>
        <w:t>орна земя</w:t>
      </w:r>
      <w:r w:rsidR="005E5F37" w:rsidRPr="004A35CC">
        <w:rPr>
          <w:u w:val="single"/>
          <w:lang w:val="bg-BG"/>
        </w:rPr>
        <w:t xml:space="preserve"> </w:t>
      </w:r>
      <w:r w:rsidR="003361C6" w:rsidRPr="00CE78CA">
        <w:rPr>
          <w:lang w:val="bg-BG"/>
        </w:rPr>
        <w:t xml:space="preserve">за землището на </w:t>
      </w:r>
      <w:proofErr w:type="spellStart"/>
      <w:r w:rsidR="00512D7C">
        <w:rPr>
          <w:lang w:val="bg-BG"/>
        </w:rPr>
        <w:t>гр</w:t>
      </w:r>
      <w:r w:rsidR="0011621C" w:rsidRPr="002D6158">
        <w:rPr>
          <w:lang w:val="bg-BG"/>
        </w:rPr>
        <w:t>.</w:t>
      </w:r>
      <w:r w:rsidR="00512D7C">
        <w:rPr>
          <w:lang w:val="bg-BG"/>
        </w:rPr>
        <w:t>Ботевград</w:t>
      </w:r>
      <w:proofErr w:type="spellEnd"/>
      <w:r w:rsidRPr="00CE78CA">
        <w:rPr>
          <w:lang w:val="bg-BG"/>
        </w:rPr>
        <w:t xml:space="preserve">, общ. </w:t>
      </w:r>
      <w:r w:rsidR="0011621C">
        <w:rPr>
          <w:lang w:val="bg-BG"/>
        </w:rPr>
        <w:t>Ботевград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512D7C">
        <w:rPr>
          <w:lang w:val="bg-BG"/>
        </w:rPr>
        <w:t>05815</w:t>
      </w:r>
      <w:r w:rsidRPr="00CE78CA">
        <w:rPr>
          <w:lang w:val="bg-BG"/>
        </w:rPr>
        <w:t xml:space="preserve"> област </w:t>
      </w:r>
      <w:r w:rsidR="00D66684">
        <w:rPr>
          <w:lang w:val="bg-BG"/>
        </w:rPr>
        <w:t>София</w:t>
      </w:r>
      <w:r w:rsidRPr="00CE78CA">
        <w:rPr>
          <w:lang w:val="bg-BG"/>
        </w:rPr>
        <w:t>, за стопанската 20</w:t>
      </w:r>
      <w:r w:rsidR="00C6208B">
        <w:rPr>
          <w:lang w:val="bg-BG"/>
        </w:rPr>
        <w:t>20</w:t>
      </w:r>
      <w:r w:rsidR="00EE2FF9" w:rsidRPr="00CE78CA">
        <w:rPr>
          <w:lang w:val="bg-BG"/>
        </w:rPr>
        <w:t xml:space="preserve"> – 20</w:t>
      </w:r>
      <w:r w:rsidR="00487943">
        <w:rPr>
          <w:lang w:val="bg-BG"/>
        </w:rPr>
        <w:t>2</w:t>
      </w:r>
      <w:r w:rsidR="00C6208B">
        <w:rPr>
          <w:lang w:val="bg-BG"/>
        </w:rPr>
        <w:t>1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p w14:paraId="1733CE26" w14:textId="77777777" w:rsidR="00921724" w:rsidRPr="00921724" w:rsidRDefault="00921724" w:rsidP="005745ED">
      <w:pPr>
        <w:ind w:firstLine="720"/>
        <w:jc w:val="both"/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95"/>
        <w:gridCol w:w="709"/>
        <w:gridCol w:w="709"/>
        <w:gridCol w:w="1134"/>
        <w:gridCol w:w="708"/>
        <w:gridCol w:w="993"/>
        <w:gridCol w:w="1150"/>
      </w:tblGrid>
      <w:tr w:rsidR="00F83708" w14:paraId="752B3074" w14:textId="77777777" w:rsidTr="003127AD">
        <w:trPr>
          <w:cantSplit/>
          <w:trHeight w:val="227"/>
          <w:jc w:val="center"/>
        </w:trPr>
        <w:tc>
          <w:tcPr>
            <w:tcW w:w="409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7C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ACB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BBB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8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74B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37в,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3, т. 2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F83708" w14:paraId="2A850FDA" w14:textId="77777777" w:rsidTr="003127AD">
        <w:trPr>
          <w:cantSplit/>
          <w:trHeight w:val="227"/>
          <w:jc w:val="center"/>
        </w:trPr>
        <w:tc>
          <w:tcPr>
            <w:tcW w:w="409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EC2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9C6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165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DFC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DED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42B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AB2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лв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F83708" w14:paraId="682C903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DE6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DC1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EBC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77C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1B9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FC6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82C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5C78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567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415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3DD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562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109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81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8B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78.21</w:t>
            </w:r>
          </w:p>
        </w:tc>
      </w:tr>
      <w:tr w:rsidR="00F83708" w14:paraId="7053F36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58E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950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D2A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596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521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3B4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E41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57.78</w:t>
            </w:r>
          </w:p>
        </w:tc>
      </w:tr>
      <w:tr w:rsidR="00F83708" w14:paraId="37731E7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CE3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9B0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9BE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DF2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843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49D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79D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B5FD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42C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D9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072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AD9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5D1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A55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65F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A6B6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096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CC6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328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B26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67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6AF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7F2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970D8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83B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75D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271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1F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92C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BEC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D34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6A988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F90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359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BD9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8DF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520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B60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1D6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46.37</w:t>
            </w:r>
          </w:p>
        </w:tc>
      </w:tr>
      <w:tr w:rsidR="00F83708" w14:paraId="044C1BD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AE2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F6A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D50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B0F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700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974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89D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86EF1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506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555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094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AA4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82B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59B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C03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F5A34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F82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5E7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223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5E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92E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94D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364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</w:tr>
      <w:tr w:rsidR="00F83708" w14:paraId="51A4526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5D9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75D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22A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B9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C4A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21D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55D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9F8D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AF9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5CF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6E9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C3B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7B1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FA7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9E4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EFF2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1EF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C39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F9B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853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BA1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499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EB0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7B6E0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C7A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698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42D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957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4B4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A5A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A61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5D345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8C6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2D3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4AC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6BD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0F4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A11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27F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36.60</w:t>
            </w:r>
          </w:p>
        </w:tc>
      </w:tr>
      <w:tr w:rsidR="00F83708" w14:paraId="664071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E8E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61A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119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0AA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BC6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AF3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23C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A1FE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5BE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C3D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00C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B84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4B3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63B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4DC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908F8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E08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6F1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19F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EF0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9EB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305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1A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A702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E80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2C5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5AB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2F3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06C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463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795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BFDFD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272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B40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7E2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EBF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5A5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933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F3F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30.48</w:t>
            </w:r>
          </w:p>
        </w:tc>
      </w:tr>
      <w:tr w:rsidR="00F83708" w14:paraId="762F0A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816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BA4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9E3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134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370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017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12C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EDC59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202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5F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EA9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503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251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95D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C0F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09334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196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4E7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ACE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D18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646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8CC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6F2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56968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03D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463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9D4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809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F2E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1B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662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244C3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91E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62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C2D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BF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551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38C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BD0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12015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C94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B67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4CF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648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BE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018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BB6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8A38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916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AC8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9F0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9B8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8C6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94B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0A5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5023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9E1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CCC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7F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704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2B1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DC1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BAE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9E82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F64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E23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246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40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B3D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002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EE8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8A76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36A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75B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303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AB6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81B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B7B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325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CBEBE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406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184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89B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127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FBF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1ED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256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6B2FB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60F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120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2DC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C5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097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31B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380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0A87F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2E1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206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49A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523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FF1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F47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0BC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81EE1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E57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B4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6F8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9EE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7E0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307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4B3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298FB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82B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FD4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8DA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052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772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DE0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BF7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C9DBEC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A96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A9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CD9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251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924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80F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071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3F8C7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C4B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B65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3F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460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B2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E0B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E7A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3EF6F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9A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308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7A7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CDC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43B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606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C9C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05E9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3A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42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F63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8A3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A1C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6F9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BB8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95201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CC0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33A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9E5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5B6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314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8F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81C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BBE3C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DA3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50F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38A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7AD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896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FF1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39D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09DE6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DC8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ABD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EE9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0C5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608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B0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C5B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16.72</w:t>
            </w:r>
          </w:p>
        </w:tc>
      </w:tr>
      <w:tr w:rsidR="00F83708" w14:paraId="15CC9D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599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B9C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F96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750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120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907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891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02643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F02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98B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94E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F8A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30F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1DA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47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CFBD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C35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6FA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02D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741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EC3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FBC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8E3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3A5D2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EE2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B4A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27B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A8A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B2D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F9C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4DC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1BF00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3C0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A4F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5A7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F19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BBC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C88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9AA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95DDC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4AC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ABC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CEB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E30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CE5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ED4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68C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FFCA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B08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350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029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D5D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5A1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808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C4F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</w:t>
            </w:r>
          </w:p>
        </w:tc>
      </w:tr>
      <w:tr w:rsidR="00F83708" w14:paraId="78C4970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AFC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84E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2EC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88A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C3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1F6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5E2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CEC28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388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E87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266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376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7B3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6D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7E7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21663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91B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DAD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2C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7AD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4E1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AC5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EA5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02879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C1A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FF4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BCD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1EE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078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B81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512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3173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78F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558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E51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71D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C84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35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C1B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AC27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8FD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A5E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D9D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02D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A57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D93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597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7BFDA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536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BA4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5E1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803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B99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1C9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F94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21EAD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E63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001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412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711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40A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114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0D1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EE4C8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A4C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6B5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DB5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822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240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FC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28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59409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B50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FCC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48B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1B8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87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428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9F9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0329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0C5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BE3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555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D33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ED7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7B7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549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CBDA4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9B0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5EF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C06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6BA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58D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E14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32C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DFD2D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BAE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5C1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211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744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C05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04B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A80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C324F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77E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C62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C2E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DE1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3F2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3CE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73B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3A29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F08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B7E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A51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425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102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DCA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3BD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C36C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33B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975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AFB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186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CDA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9FC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187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</w:t>
            </w:r>
          </w:p>
        </w:tc>
      </w:tr>
      <w:tr w:rsidR="00F83708" w14:paraId="4700FE5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C0C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632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779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24C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278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797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97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6244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926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DEB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D7D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76D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F01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606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75E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8BA24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9CE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A24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8EA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EA9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329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EC4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02D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13.08</w:t>
            </w:r>
          </w:p>
        </w:tc>
      </w:tr>
      <w:tr w:rsidR="00F83708" w14:paraId="4686C62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DB5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211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95B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F4A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E69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278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413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11.85</w:t>
            </w:r>
          </w:p>
        </w:tc>
      </w:tr>
      <w:tr w:rsidR="00F83708" w14:paraId="508043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70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016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064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37F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B12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DEE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D30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0F1B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71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2BB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87D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FBD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56F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B97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0D0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CAFDA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283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A5C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E6D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2BD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113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AD5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756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DA764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296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7CF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0DC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F36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BC6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775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2C4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8D09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8C9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34A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D12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A8E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B87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177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DD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</w:tr>
      <w:tr w:rsidR="00F83708" w14:paraId="6CC1BC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D21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0E4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788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7A3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5F4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1B3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2EB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</w:t>
            </w:r>
          </w:p>
        </w:tc>
      </w:tr>
      <w:tr w:rsidR="00F83708" w14:paraId="4756F3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F13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591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70D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D44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0F1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16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815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99DED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E15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414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AB8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5C4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133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B3C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2FB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F6486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67F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72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5EE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D0A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6D6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862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22A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98097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404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BFE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C9A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E1B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0C7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DCA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FD7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</w:tr>
      <w:tr w:rsidR="00F83708" w14:paraId="12F1D2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04C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30F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A8F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2BF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E86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687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034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41DC7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7AD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BB2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9BF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322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8D2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2C9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0A1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382C8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39E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F4D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CB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1B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2A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33C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6D3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8A900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FF9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0E1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47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A6C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113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546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40F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05B8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50F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5E9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8A9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786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8D0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6A0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A36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C6F5F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52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504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11F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F71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124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ED9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E7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2C707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74E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D16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06B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6DE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69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A29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93A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85B8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49F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96E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DC3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196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4DF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1FB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F46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7C8357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6E2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12C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4E3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CA6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F91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E63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250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F31D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8C4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265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BA4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66B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AF3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E69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110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E1C29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25B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7D7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5E8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27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2E8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C21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012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A64B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3A9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A4A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30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D0C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FCE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E53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FBE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</w:t>
            </w:r>
          </w:p>
        </w:tc>
      </w:tr>
      <w:tr w:rsidR="00F83708" w14:paraId="516B69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324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813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1E1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2AA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F4B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F21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800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7DF77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10E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4EC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2B1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13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05E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9BF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9C8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B5CC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BD2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391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E62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859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B43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FBE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A5B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F716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1CF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8EE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B07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AA2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083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2A9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35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5BC7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4EC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3A7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14D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667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7A3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18C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BD0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</w:t>
            </w:r>
          </w:p>
        </w:tc>
      </w:tr>
      <w:tr w:rsidR="00F83708" w14:paraId="74F7CE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E4B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7DB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EFC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153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A0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9C4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980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</w:t>
            </w:r>
          </w:p>
        </w:tc>
      </w:tr>
      <w:tr w:rsidR="00F83708" w14:paraId="1BEEC79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C40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FA4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20B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CC8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5E3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D77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11B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459F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C53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EB9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AD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819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8F8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C8E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378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A1657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51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B99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1C1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EC5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A95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34F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56A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A6F25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2E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3BA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97D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26F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EF8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A25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40D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6177C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D05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AE4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34B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E0C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4E6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8FA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D3C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DA7DD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E0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187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577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6E1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F5F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BF7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CA7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86629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9ED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85B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7AD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9D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203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8E7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4C9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3E29B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131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AF1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ECE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710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A59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C69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A8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C97D6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2F9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470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535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62C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787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F5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E3C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8569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D77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B6A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5FE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C6D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4DC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0A4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67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D787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BA8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7D0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8E3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D55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9EA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7F7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E47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083FE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27B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975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C2D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9B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D5B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7CA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83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57.79</w:t>
            </w:r>
          </w:p>
        </w:tc>
      </w:tr>
      <w:tr w:rsidR="00F83708" w14:paraId="1D68B41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812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9F2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C5C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41E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AA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CF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FB1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674B1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0B0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8D9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C3D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0D8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048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645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08D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CB603A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94C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061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BB1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075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986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208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1BC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A58F2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5F8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DC0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430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7EE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694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3DF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6C5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7C48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0EE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E4A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E50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95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DF6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3F1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468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4186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329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BA6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631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D61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F2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664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8F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006B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D85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F55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A45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C1B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721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6D0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622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3519B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3A2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B60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D88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D09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E8F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F69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CEC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23956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856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C32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351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07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1E2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A67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CD9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2334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832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33D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902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8D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47B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44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206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5F84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9CE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51C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5C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72A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9F2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A1D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751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47.02</w:t>
            </w:r>
          </w:p>
        </w:tc>
      </w:tr>
      <w:tr w:rsidR="00F83708" w14:paraId="56E71CC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A5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A2E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53A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5DC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8CD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2A4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27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07913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792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E39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C90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2B8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F58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2D9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A0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8741F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B1D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7A5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962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632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E84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A43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3F6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7F5A3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97A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EDE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EE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FF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6D2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A1D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5F6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954E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3A6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FE5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013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CF8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296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3F9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81D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DC31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F18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9CA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D3F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F79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143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2F2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DC4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E39A5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F1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667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148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8A3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708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006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634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42.29</w:t>
            </w:r>
          </w:p>
        </w:tc>
      </w:tr>
      <w:tr w:rsidR="00F83708" w14:paraId="01046B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5E6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6B1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81B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838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EE7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55E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7EC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FAA5A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FEF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309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161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6E9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8C0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156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07E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1946C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0AE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10F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E88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6A0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C4F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2AF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AFF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EF425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D6B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7CF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934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9EA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A77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F19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28C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4F8B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108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2A6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55B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332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17F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5A8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320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E00F1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7E1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16C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582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CB9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BC4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10A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1B1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8FC6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F05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0D3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C2E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460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6F8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2C9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E95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75A7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0EE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951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A46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0DA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AB0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3D8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499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52571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1EB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A5C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01E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9D0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06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1AC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651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E295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436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031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171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1E6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EF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ABF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2DF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9EC7E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DBC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5D9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0D8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FAF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AD2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77E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C65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6CC0F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7D9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E56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B06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86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545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9CB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286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82DFC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398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784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D1A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171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CD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1C1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180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37.63</w:t>
            </w:r>
          </w:p>
        </w:tc>
      </w:tr>
      <w:tr w:rsidR="00F83708" w14:paraId="285F406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F37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0B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90B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FD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4F3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E7E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69C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37.24</w:t>
            </w:r>
          </w:p>
        </w:tc>
      </w:tr>
      <w:tr w:rsidR="00F83708" w14:paraId="3D13F2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6CF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040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3B0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E98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F49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21A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D71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</w:tr>
      <w:tr w:rsidR="00F83708" w14:paraId="1CF2F0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49F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3B1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C6D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60E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934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D27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EFE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01686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5C2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3DC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4FB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957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BB0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29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995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DC55A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F82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49F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C96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293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79C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986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740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5F7BC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FA9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E79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51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977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ABC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881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9AC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49332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F6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246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585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373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D39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8D1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AFF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765D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D6F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73A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D8B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D71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04D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A4B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9BA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33.58</w:t>
            </w:r>
          </w:p>
        </w:tc>
      </w:tr>
      <w:tr w:rsidR="00F83708" w14:paraId="6F8A5F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1C0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27E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1C0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4AE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DB9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431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E24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2192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4F0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9AF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EB7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A76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3B8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38C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A49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688C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1E2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3F0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C43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311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512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485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35F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A51BC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A95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4E6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8A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DC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C17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7E3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D8A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06F21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74C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CC9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EA2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404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E64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518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0E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F7DC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2A8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108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076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060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6FE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675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C9F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29.43</w:t>
            </w:r>
          </w:p>
        </w:tc>
      </w:tr>
      <w:tr w:rsidR="00F83708" w14:paraId="5F9F475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38A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EBD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B95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C2C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0B1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88E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E26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BA229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FC1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761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252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F2B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4AF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555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EB3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D6CB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D75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A6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79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631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7D2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530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FA9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506CDAC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054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C74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E24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E07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5E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AE8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B5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79C2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178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3F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684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2CE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F04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8C2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C36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4F7CA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DBA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978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EF0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C5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03C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973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FCF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1FF138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A8D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B9C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EEA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819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EC0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0B7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D5F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D6206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D06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00C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8E7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133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56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5F9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8AB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25.86</w:t>
            </w:r>
          </w:p>
        </w:tc>
      </w:tr>
      <w:tr w:rsidR="00F83708" w14:paraId="2A40E4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703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73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2FF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8D5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341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26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2B5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5F1E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A7D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009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FAC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833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9F2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730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6CD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FD9D8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198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7C2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EEC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B06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C5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F1E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EA6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B337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207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5A6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F8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6C1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A06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0C3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6B6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25.28</w:t>
            </w:r>
          </w:p>
        </w:tc>
      </w:tr>
      <w:tr w:rsidR="00F83708" w14:paraId="29BBFC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067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8A9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3DA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3A7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854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F06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946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02C17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408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CDF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EA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864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368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249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D58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EC4B6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525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246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04A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619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348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11C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8CD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1CDE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47F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27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FD1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607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A3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E7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54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0CC5A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F45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F22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D9C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B40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911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BD1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64B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003EE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774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5F4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B6F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77B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78B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37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0E0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3420E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A06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5D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DA4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C1D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B62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01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1E9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FC1B4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F54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EF6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E3B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F16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AC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055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DB6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3CDB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ECC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FB2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483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673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E8E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4DA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1E1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A211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C14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054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125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9CD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BA3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AE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E9D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6362D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04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352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685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36F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CD3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26B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DB2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63FBD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442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B91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18E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ACE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E93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AB3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B08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B9B6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66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8FC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E22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6B8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352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80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00D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18.78</w:t>
            </w:r>
          </w:p>
        </w:tc>
      </w:tr>
      <w:tr w:rsidR="00F83708" w14:paraId="76BFD33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CC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E4B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97B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471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335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F22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04E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17.47</w:t>
            </w:r>
          </w:p>
        </w:tc>
      </w:tr>
      <w:tr w:rsidR="00F83708" w14:paraId="738FB16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733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786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78F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82C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F0D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E36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21F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AB7AD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6E7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4ED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E24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C36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1FE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68D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28B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F9857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4B9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969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170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98E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E51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011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B52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BFA60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152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54F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580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966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059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3AF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E84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5F5E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226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F63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9D4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CCF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E54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CE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CF8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2D96AD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C85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BEA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17B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C03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31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689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769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78986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5AE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874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CDA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D14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693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6D0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A4D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D66B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C5A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8FA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060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6E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652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852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AC8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C355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469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4FE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333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C38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4C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EF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A76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9107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758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E90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535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6B1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03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F06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33D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26899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474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47A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AC6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D06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37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52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C89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11.79</w:t>
            </w:r>
          </w:p>
        </w:tc>
      </w:tr>
      <w:tr w:rsidR="00F83708" w14:paraId="68AFEEB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89E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238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B59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874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A6E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6A4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BF3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7015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59D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19C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32F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026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0CD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8E3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CCD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8ACC1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BFA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CB7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B32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4ED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DAD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2E5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C1B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F83708" w14:paraId="07B038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55C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A93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767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CEC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480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F86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791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10.88</w:t>
            </w:r>
          </w:p>
        </w:tc>
      </w:tr>
      <w:tr w:rsidR="00F83708" w14:paraId="7692E87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017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3E0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2A0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A1D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21B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BC3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8DB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</w:t>
            </w:r>
          </w:p>
        </w:tc>
      </w:tr>
      <w:tr w:rsidR="00F83708" w14:paraId="565109E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CA1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F72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9E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85B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164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FB3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0B5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5E024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619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530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FD2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145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ADD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742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5ED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C079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82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FCB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D24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938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0B9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A0B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DA2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BC634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550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24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B27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104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DC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D88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F03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</w:t>
            </w:r>
          </w:p>
        </w:tc>
      </w:tr>
      <w:tr w:rsidR="00F83708" w14:paraId="49683EA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88D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9AA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724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872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B63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411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05A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954C3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8D5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B1A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6D8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3B9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EDB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4A4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38C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</w:t>
            </w:r>
          </w:p>
        </w:tc>
      </w:tr>
      <w:tr w:rsidR="00F83708" w14:paraId="267D1E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94E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31F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D20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BEC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758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CE9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510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1BB26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65E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065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1B8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BED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DCE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988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4C1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</w:t>
            </w:r>
          </w:p>
        </w:tc>
      </w:tr>
      <w:tr w:rsidR="00F83708" w14:paraId="1456BD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73C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638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700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A1D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CB9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AED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D0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8B5B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03E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E0F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443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422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209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653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85C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49F51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B04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9CD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6A4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11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8C1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426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FE9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BFCBA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CE2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CC7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761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EA0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6EC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BB6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65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8F19A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406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B97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49A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0C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6FA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6FA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201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21.96</w:t>
            </w:r>
          </w:p>
        </w:tc>
      </w:tr>
      <w:tr w:rsidR="00F83708" w14:paraId="44C1DC8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728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52F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13C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0AD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387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61B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74C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19.35</w:t>
            </w:r>
          </w:p>
        </w:tc>
      </w:tr>
      <w:tr w:rsidR="00F83708" w14:paraId="2453D72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BE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702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733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7EC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BBC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AEC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4F5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18.84</w:t>
            </w:r>
          </w:p>
        </w:tc>
      </w:tr>
      <w:tr w:rsidR="00F83708" w14:paraId="199E7AB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1CB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779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6C9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D19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BDC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24C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46B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190C7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6EB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DA3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70F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FD6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E6B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463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CCB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</w:tr>
      <w:tr w:rsidR="00F83708" w14:paraId="429E262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F95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90E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878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463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847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A77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39A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95D0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AB1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248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52F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952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63B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F78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78F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9CFB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CFF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061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28D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44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D4A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E80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06D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</w:tr>
      <w:tr w:rsidR="00F83708" w14:paraId="77E7967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224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06D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EC3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0F1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FED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7B0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641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</w:tr>
      <w:tr w:rsidR="00F83708" w14:paraId="3C45F18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ED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"АРБОВИ"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68B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782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24A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0A7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7D6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88E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D96C5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EF4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DF8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01C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80F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343.214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C24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A1C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62.117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BB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993.87</w:t>
            </w:r>
          </w:p>
        </w:tc>
      </w:tr>
      <w:tr w:rsidR="00F83708" w14:paraId="64C3BFA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D4E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C51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DAB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B54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E64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7B3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A8C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9099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D79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D4C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627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684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9F6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126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012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93.45</w:t>
            </w:r>
          </w:p>
        </w:tc>
      </w:tr>
      <w:tr w:rsidR="00F83708" w14:paraId="6B5E20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50F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A28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595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31F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F82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40D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F5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AFC6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9DC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358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A94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ACD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A38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515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058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59.71</w:t>
            </w:r>
          </w:p>
        </w:tc>
      </w:tr>
      <w:tr w:rsidR="00F83708" w14:paraId="3AE47F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461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DC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184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071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E7D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6C4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AB7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B5086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F3D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690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FFB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C66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EE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249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5F1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53.76</w:t>
            </w:r>
          </w:p>
        </w:tc>
      </w:tr>
      <w:tr w:rsidR="00F83708" w14:paraId="1ACF9AA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F7A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E7D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282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BF3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DE5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743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5CF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4C85F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D3A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03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72C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0B2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0B3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BA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DB7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3255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B78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5E2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D6C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228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A1C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C3F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F3D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74701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78C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E08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D81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A28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D61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32B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A9E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95101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DAA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7AE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877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3C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887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AD4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F3F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948FD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6E0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2A2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B4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7A2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76D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2EF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C0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36401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22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177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FD4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9E3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DA7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171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AA0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1F519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475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B0C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BD0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896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A4C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33B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81A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D7430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8DF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430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7E2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08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4A2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A0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F79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AB334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435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55D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920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32F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824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988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D43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BDB9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BBB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350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60F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551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501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EA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B94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FE361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1A1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AAF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64E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572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5C6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C50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E77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E4DD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DAD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39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4A7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A65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84A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A07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AAE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</w:tr>
      <w:tr w:rsidR="00F83708" w14:paraId="0037D9C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0C5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395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DA9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73F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EBC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02C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A19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271A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AC1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0D7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3D2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A6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F55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63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650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</w:tr>
      <w:tr w:rsidR="00F83708" w14:paraId="3FD8997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D96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ECC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570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75B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EAA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5F6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A73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53B83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56E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8D4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073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E98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3BD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885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3CD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2274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E6F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579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065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8A0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80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C6E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CBA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4BDA96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719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B3C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BF3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01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551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22B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612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83708" w14:paraId="36947F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788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966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E4C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758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87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8B4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A0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83708" w14:paraId="1EAE88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51E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85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592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FA8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212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111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202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5B9C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D89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3C3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DF9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507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817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3F9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AC3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EA39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D99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603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A2D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C5D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506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C21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5BC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1874D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B7B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EAC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391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3C4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AEC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30D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363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1390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7D7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180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CE2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5ED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C7A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886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BB8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226D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BD2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8A1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ABB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05D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F34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139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621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7481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8E5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978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9E1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2E0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160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BF3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D77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</w:tr>
      <w:tr w:rsidR="00F83708" w14:paraId="72BC996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B48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0F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9E7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91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20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5F2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885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5034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706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21C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72C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94E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611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56B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142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37.62</w:t>
            </w:r>
          </w:p>
        </w:tc>
      </w:tr>
      <w:tr w:rsidR="00F83708" w14:paraId="08F97B6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895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0A2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9C6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FB9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93E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34F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436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3FAB3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F84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914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033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42C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0F6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C6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F8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34.93</w:t>
            </w:r>
          </w:p>
        </w:tc>
      </w:tr>
      <w:tr w:rsidR="00F83708" w14:paraId="50BEC1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935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DB0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356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84E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08F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47B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A26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10746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3E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8C6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6F3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76E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072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ED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6EF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D04C5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D48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B08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ACC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1D5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7CD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02D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AB6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33.60</w:t>
            </w:r>
          </w:p>
        </w:tc>
      </w:tr>
      <w:tr w:rsidR="00F83708" w14:paraId="5DAFED0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DA4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6A3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876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A4D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087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886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7AB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E70FB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5A9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8FE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632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895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0A2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626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2F7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C0EB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85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DEF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FFE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553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173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757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515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385FF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DA9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236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CB8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F6B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B48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8BB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DE9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5469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558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4BA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CEC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54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954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28E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FDE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4B2D2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DB3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9FA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706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4A2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A0E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8C6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30B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32.32</w:t>
            </w:r>
          </w:p>
        </w:tc>
      </w:tr>
      <w:tr w:rsidR="00F83708" w14:paraId="606A4C6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076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A44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268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CD5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713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632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504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32.26</w:t>
            </w:r>
          </w:p>
        </w:tc>
      </w:tr>
      <w:tr w:rsidR="00F83708" w14:paraId="00AB96A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2F7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34D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003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B8C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6D0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C7E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395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2903E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E81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F0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4B9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099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94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56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FD2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807E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7A0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FFB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A11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E35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59C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01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3FD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EC7A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82E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CED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1B2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720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7D6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63C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6B2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D7AF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2D1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415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C92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6DC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360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9A6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2D4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78D0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DEC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996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FEF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B2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26D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26C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E68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A5167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36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275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0DB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AE6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8C2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0E6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C4D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55F9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C6B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DB4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FF2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1F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6DE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9FA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D57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187010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6ED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F81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91F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64D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7E0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91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76B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16D288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466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9D4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5D5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13F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C27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C66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AD8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46F2D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698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7A8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0D5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3A7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805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EF1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771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6CC96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FA5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780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D42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391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C82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9D7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D60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1203B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FC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1F8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071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185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1E9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4BD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A64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</w:t>
            </w:r>
          </w:p>
        </w:tc>
      </w:tr>
      <w:tr w:rsidR="00F83708" w14:paraId="1CDCE76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556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450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6CF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814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5EA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1F7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7BD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</w:tr>
      <w:tr w:rsidR="00F83708" w14:paraId="59608A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664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645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257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0D4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CAD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029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426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DD13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0FE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09C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2AB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8FC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DAC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E2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DFC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22.70</w:t>
            </w:r>
          </w:p>
        </w:tc>
      </w:tr>
      <w:tr w:rsidR="00F83708" w14:paraId="60A51FD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EE0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956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A4F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6E7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9B4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282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7C6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9BC4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45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FA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5DA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DFE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4DE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5BC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CE3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21.55</w:t>
            </w:r>
          </w:p>
        </w:tc>
      </w:tr>
      <w:tr w:rsidR="00F83708" w14:paraId="187F026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108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ED3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633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DF2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167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291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EB0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182C1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BB6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790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7C1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3ED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A17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562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ADC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FC6F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0C9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878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953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563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9F2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964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280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5B21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064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547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480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44E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C16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4C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99F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3F61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53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DEE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2DC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5B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AA9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020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C9B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5E88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F1B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EE6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23E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58C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29C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F36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AB7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B92F4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BCB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AA6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8DE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5D2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1E9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291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348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116A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89E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D7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EF8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D8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82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02C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273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0B9C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D26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FA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457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904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6AC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923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3D2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101715C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58E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65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A41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5F0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D8F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658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FE5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D427C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AC0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916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DC0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8AF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7A9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B77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96D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04847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E7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8CE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721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ED0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AB1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21C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DDB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13BD70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A54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1A3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C24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415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1E7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9C6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58A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D65AD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5D5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7D9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8BF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9CE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63A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290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4B3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62235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7A5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160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A7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F97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BC3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9DB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44F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</w:tr>
      <w:tr w:rsidR="00F83708" w14:paraId="4410934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0D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44C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0B0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11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A28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18E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754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84A7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EE5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A0B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C8F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274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008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46B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63D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</w:tr>
      <w:tr w:rsidR="00F83708" w14:paraId="6C49148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D86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BF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C46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2BD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F52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80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2BD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76699C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566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64F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FFF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37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D98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EAA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435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6B8C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FD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661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DBD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E40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B5B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392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3C9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1185D2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997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76A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A8E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B85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C97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6A0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0E2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1F49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40F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D5B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75E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4BF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7A6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12C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746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E032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E8E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BB5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4AF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8AE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8C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95D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8C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68A0A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4C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AE7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6F0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EAF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D7D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192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7DA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2411AD8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E8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CFB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05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4A3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2B1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E9D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F14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0C417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B47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16E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767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F42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F93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29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B1B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04F65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742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129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C1F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E5A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80F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158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FC3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C7FB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2D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0FF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B29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099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432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444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714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1B4EE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876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709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AED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363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2B1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E46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54B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47FD4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89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A99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C6B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1CB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A42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B56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F41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EE53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BBD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6EA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F81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F72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121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505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190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39B4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86B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DB3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9CE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5F0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CCC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AC9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B8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5DDC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D96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60B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C0D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0A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238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8F3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E38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B1DA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296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90F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A54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631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889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210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DCE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39C8E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AA2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925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F64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04B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661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751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F5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1F3C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DA1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926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732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0B1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A12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C8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2BC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</w:tr>
      <w:tr w:rsidR="00F83708" w14:paraId="333DE66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EE0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8DB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0A2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AE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BEA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4E7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0B5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A9AFA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04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95C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013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074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9B3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C59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3A4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3F73D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3FF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9DB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C70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9BD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948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7AC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44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55992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B38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5E3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6E3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343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44B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412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33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7E938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038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4FC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E8E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032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6EB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9F7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683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E81B1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6E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3EF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6B7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77F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329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C5B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016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</w:t>
            </w:r>
          </w:p>
        </w:tc>
      </w:tr>
      <w:tr w:rsidR="00F83708" w14:paraId="4F76DBF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3AF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5F9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84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713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260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2FC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E2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</w:t>
            </w:r>
          </w:p>
        </w:tc>
      </w:tr>
      <w:tr w:rsidR="00F83708" w14:paraId="486A3E6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054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751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E5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B35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902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D51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602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D109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A16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293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62E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F9D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4A4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307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8B2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9E6DC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856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A0D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F07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01D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1F1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96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6BD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B83D7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5F0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C8C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659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3C0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155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A88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30A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</w:tr>
      <w:tr w:rsidR="00F83708" w14:paraId="77DE52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A65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4E1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0A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F5D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E0A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5EA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ECD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3FFB0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667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2C6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38E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FE2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148.290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051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F7D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53.005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298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848.08</w:t>
            </w:r>
          </w:p>
        </w:tc>
      </w:tr>
      <w:tr w:rsidR="00F83708" w14:paraId="020A55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D0C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14A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424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7FA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9D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8EF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185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1387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E53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59F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37F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19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094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BC5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298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54FF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AEC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9F3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38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412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C5D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0E3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525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</w:t>
            </w:r>
          </w:p>
        </w:tc>
      </w:tr>
      <w:tr w:rsidR="00F83708" w14:paraId="5AF59E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6F7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EA1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3B8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B82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E27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7F9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863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6FA8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EF7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702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193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541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F40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922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D7D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AAA80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2D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7F5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E6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7B9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485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F64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E6C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11F07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D5F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953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312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DD5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64.054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389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865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83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BC2F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2A7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E67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695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D4F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762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632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4DD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32505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4DD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228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B71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4F0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3E7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9B4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68B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89A6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105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16F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CFA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1C5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64B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12C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999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BB75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13C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F8F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D54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216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816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85B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6AE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5D53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D3D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365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793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785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463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AA1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5E8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23.72</w:t>
            </w:r>
          </w:p>
        </w:tc>
      </w:tr>
      <w:tr w:rsidR="00F83708" w14:paraId="6A851D4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097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BE3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033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18E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2FC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314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7E0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</w:tr>
      <w:tr w:rsidR="00F83708" w14:paraId="3BDC55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21C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C87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C0D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0B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12E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EBB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33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32A95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B75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5B9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BFF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59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C9D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BFB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C5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</w:t>
            </w:r>
          </w:p>
        </w:tc>
      </w:tr>
      <w:tr w:rsidR="00F83708" w14:paraId="3275A6E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6D9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4CE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54A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773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192.581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B87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AA8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2.938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83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47.01</w:t>
            </w:r>
          </w:p>
        </w:tc>
      </w:tr>
      <w:tr w:rsidR="00F83708" w14:paraId="67A1D2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183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36D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A33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88A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D80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A30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04F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5DF8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D86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41A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A2E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6B5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1B2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09F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5B0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3F5F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29E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9F8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471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2AA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F6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08D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5BA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49852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AAC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C85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E04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F99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D52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476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1EE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71.83</w:t>
            </w:r>
          </w:p>
        </w:tc>
      </w:tr>
      <w:tr w:rsidR="00F83708" w14:paraId="4EBD20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8F2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638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B89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7BF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8F4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040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9C1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70.42</w:t>
            </w:r>
          </w:p>
        </w:tc>
      </w:tr>
      <w:tr w:rsidR="00F83708" w14:paraId="3E402E7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3E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9B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F49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C70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7BE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199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DEC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9F93F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2ED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F24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EF7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8B0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12A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D51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ACF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9EBF2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D62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599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832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1D8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888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DC3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B23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B490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8E7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3F4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6F1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A3C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CC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BC2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05D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E1441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A96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CF7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823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93A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ED8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9F3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32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7AC71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ED5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680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555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EB0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65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9E1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301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53.74</w:t>
            </w:r>
          </w:p>
        </w:tc>
      </w:tr>
      <w:tr w:rsidR="00F83708" w14:paraId="38CDE36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31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F20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F9C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60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A8B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9FD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FA9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EBA64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A13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05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C7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79E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B7D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BC7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45A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59CCD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11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F19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9E9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60D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E71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BD3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0B9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99FE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3AC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20D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866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31F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9D3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55C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429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EF58B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81A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7DD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FD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28C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596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8DD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622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F1E47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B5D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2EC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B70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C96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FC9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88C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DFD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8A1BD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5FA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F86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AEF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FA9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66A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CDA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5B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8002A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AAA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53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C5C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3DD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63B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6B4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230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C39A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35A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3F2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60E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A58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F2C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79F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F4B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1FF70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EC9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21B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2E7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864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320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74A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304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200E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40B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9C1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8DC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27B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2DF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50E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994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1CCDB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C94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8C7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ABC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EAA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D2A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B44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1D2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9220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C39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566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F12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99C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2E9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F3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022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DEB25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201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FF3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FD1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FF7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2B9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AED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15D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46EA1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CE7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2E4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B33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893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266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F8D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FF2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40.27</w:t>
            </w:r>
          </w:p>
        </w:tc>
      </w:tr>
      <w:tr w:rsidR="00F83708" w14:paraId="64BB65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93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A8E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E78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9E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933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CA5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73A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5B19C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464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2D7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C9F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5D7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B27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096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C4D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8A020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84C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8CF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654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B56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7DC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84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E5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AA44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DC7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3A4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0E5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00B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9F9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517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2B1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37.63</w:t>
            </w:r>
          </w:p>
        </w:tc>
      </w:tr>
      <w:tr w:rsidR="00F83708" w14:paraId="6E237F6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D76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0A3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691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D68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67D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048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539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37.62</w:t>
            </w:r>
          </w:p>
        </w:tc>
      </w:tr>
      <w:tr w:rsidR="00F83708" w14:paraId="27B39B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9D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E2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1C8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48E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B00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CF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D0A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AF46D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29A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B48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DF3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BD2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C3C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6A9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5B9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36.17</w:t>
            </w:r>
          </w:p>
        </w:tc>
      </w:tr>
      <w:tr w:rsidR="00F83708" w14:paraId="624C44C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E12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B9B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927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CE8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286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A97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415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849F6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71E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87C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D4E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659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454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8D2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F53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6191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373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0BA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6C4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B2E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111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4FD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164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B011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E54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08C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0CC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4FC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589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726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C6B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830F2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2C1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74C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C4E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179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08E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7B2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79B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F852B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806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33D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22B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51D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006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443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773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30.90</w:t>
            </w:r>
          </w:p>
        </w:tc>
      </w:tr>
      <w:tr w:rsidR="00F83708" w14:paraId="778C68E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A31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011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BF8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D07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2FE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796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D44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C52585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AC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16C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38A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9BF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012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A1B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A81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29.57</w:t>
            </w:r>
          </w:p>
        </w:tc>
      </w:tr>
      <w:tr w:rsidR="00F83708" w14:paraId="04C8CA2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467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1A5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99D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1E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0F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F0C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D4D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1AF3AA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DC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782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0D1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4B9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136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606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BA9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29.55</w:t>
            </w:r>
          </w:p>
        </w:tc>
      </w:tr>
      <w:tr w:rsidR="00F83708" w14:paraId="55C427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8FB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CA0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56B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A8C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267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09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EDA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D23FD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71E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BE8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E5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293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077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EB7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DA1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54772F1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739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C1D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660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B48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53B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5A0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BA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C9840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63C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90E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B48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689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B9D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62A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5B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65C7D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9D0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33D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545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861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A31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263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158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522C6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54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0A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067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6EF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B54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683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26A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561CFE5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D62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56F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1D9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0C2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969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8A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B5D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3AAB8CE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CC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E73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FD8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F2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A99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F2E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883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B53BE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EA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580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1F7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F1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5E5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981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C7D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A1305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7D5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88F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74D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1DF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022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D23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9BD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19CB12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902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FA0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700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FE5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B7E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1E1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6B6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04891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4F4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3CF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AD2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9D6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5FE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200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C7B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C0D97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BA1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5FE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FFE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292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095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A22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9EF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5AB4D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38E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985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AF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3AC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EAD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5D1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EF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392993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87D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248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2B5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50B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6F2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127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6C2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E568C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56F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AE3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148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B5E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E31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F03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8B3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45D54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4F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22E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D15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5FB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D5C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E11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73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ECEF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327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DD9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18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506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C59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498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EAD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E463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31B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F1E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863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669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B55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FD7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D34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7DEF604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6A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0C8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F03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661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06A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201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E66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C1D3A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DF9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94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DBB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74F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DCC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796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7D1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F00B6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055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168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5FA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7B4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A11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976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06C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9A33F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317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F77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EF4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66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C87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8BF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962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586A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896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BB0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BF4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F49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3C4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D2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C0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91E6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F8E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F53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03F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8BD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1FA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511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D55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BC5EC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68E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252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4D4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688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06C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B8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36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659D3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D95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021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3E1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8D8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EA9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6A3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41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E52B4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C0F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502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A96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96B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1E7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39E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428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C8B9B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B2E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0AB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20E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51F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CEB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A6B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C28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35D2F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977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D10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F3B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30A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5EA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646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F2B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D6DB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BA1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04C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133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FA4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C3B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790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A42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</w:t>
            </w:r>
          </w:p>
        </w:tc>
      </w:tr>
      <w:tr w:rsidR="00F83708" w14:paraId="1F0EB75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B80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3C8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97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926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43A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23D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053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788CA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CB7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E53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306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964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234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2D0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58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6904B49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810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FA1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3D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458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A2D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E33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F9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31FC17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211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8D3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295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C02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497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9C7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95F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1688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143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1FB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9EB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9C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35B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7F6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40E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D1C52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91E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775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FF9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187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388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F1C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E5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C3FDC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686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E7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779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2F5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3F6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633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50D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DC7F2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AF2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C4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3EA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DCC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C18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449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76B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73B0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5EF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38C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81C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430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43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A2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0DE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272B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958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268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F53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60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B73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4E7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120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8BAF9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D13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FED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EE7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18A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4CD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E58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6A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4F7C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B05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EBF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F3D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9E5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7BB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1D2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C5E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4FF9A56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A76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660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8F3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65F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648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AB4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0F6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529D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A83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242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3A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C61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FBC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D39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340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1B096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F88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9B1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CD7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21E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4F0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B7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97A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DBFF8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EF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5FE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FFF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7D4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D5C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138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680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9CA06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791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D52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F37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020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9F9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3EA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E9E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E70D3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28F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538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3F1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032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70E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877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D7F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D7CD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2F0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42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62B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206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2EC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68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B66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CF2B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E34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521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0F2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77E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026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CA9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DC8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C71AE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3C1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5B2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007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A7B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5C1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2C3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376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4A98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0B6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8C6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459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2F0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078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FDC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EA9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E2A1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B8F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DC1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31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8E0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339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E0F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23E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CF7D8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081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E18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EA9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060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216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EB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E93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128F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536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562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88C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B0A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1BC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60D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569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D5D17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847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D83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27A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C2F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532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F76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EB0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0E7A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116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516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D74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A6E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31D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068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8D2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7B3CBC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DB4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F49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D38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428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C4B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9BE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9BA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8076D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CD1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A91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78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FE4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A2E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C20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016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14.77</w:t>
            </w:r>
          </w:p>
        </w:tc>
      </w:tr>
      <w:tr w:rsidR="00F83708" w14:paraId="54AB8B6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B3D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1DC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A54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1B8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9A0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844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826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D9C3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0A9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799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53E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A35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6E4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167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286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24B4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023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18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D0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99D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585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A94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6AE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4533A9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BA6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584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16B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058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0E1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835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729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BFEA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DC0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315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814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9A8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184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5DC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CC4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0764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4D0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34A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FB0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3EB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C70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088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2AD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742DA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297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304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C8A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596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03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5C4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524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9596C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77A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24A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064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E7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255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7C8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EBD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69E8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5E1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409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117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B49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5E9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A78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1A6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AE0D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F71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446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076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A90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368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AC3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872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4F87E3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93C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41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7A2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73B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737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E3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29C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53C0F53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7B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C9D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2A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38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5B8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EB0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5AE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3AD6BAF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B4D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C21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CD0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840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553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35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800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94B2E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E65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771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2A3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418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1AF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1D4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3A8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4C04224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030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67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BF0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48B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8F9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984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59C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7F9626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44B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02B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4F0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95B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E28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19B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125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426436A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BD4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DA5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FE5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9E2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5CB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1DB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D22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557F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075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7FC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7D3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026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44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F23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920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34F4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809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82C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4D5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CDE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62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622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E2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6DA8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1D2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AC5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67E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CD6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06D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944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3C8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E9236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2AC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704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2B6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899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F71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6EA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CA4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C6E45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EF3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466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C1D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DC4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204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704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5AD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C4A05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33D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926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35E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F08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CDC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A18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D22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548543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3C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1D5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775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D83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AE6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DC1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B64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9FB40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28F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76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3DE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43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BBE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2E7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8D8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EFC9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99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ED4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72B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DAA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1A9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A50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F41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34AE3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7AA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521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F67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4B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232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813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0DC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0FEAA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C88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17E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3E9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7BE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51B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C20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0D1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CD27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62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2E3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E77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9AD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31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5C8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AB6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2E55A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8E4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479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2FB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DD7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B23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E8E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51A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A9061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83D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CC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11D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66F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04B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BA2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B7E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29F29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BE2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16E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288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688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CE3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78F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66D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10.75</w:t>
            </w:r>
          </w:p>
        </w:tc>
      </w:tr>
      <w:tr w:rsidR="00F83708" w14:paraId="79988F4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C70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73D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0DC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FA4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1A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6C2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76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1827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DCF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B04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8D5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02F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D14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D1F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B02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10.75</w:t>
            </w:r>
          </w:p>
        </w:tc>
      </w:tr>
      <w:tr w:rsidR="00F83708" w14:paraId="189915D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990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196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7F9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8DF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64A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87F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18E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10.75</w:t>
            </w:r>
          </w:p>
        </w:tc>
      </w:tr>
      <w:tr w:rsidR="00F83708" w14:paraId="3885442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8A9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16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ABF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CE5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AE9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DAB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61D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A02D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4C9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940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841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77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54D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136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7BF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4E96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909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A93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F42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0C0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7E1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46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7FB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7036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36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850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897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ACA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586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502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6CF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</w:t>
            </w:r>
          </w:p>
        </w:tc>
      </w:tr>
      <w:tr w:rsidR="00F83708" w14:paraId="0886DE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4A1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33D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0DF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CDA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05B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689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941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</w:t>
            </w:r>
          </w:p>
        </w:tc>
      </w:tr>
      <w:tr w:rsidR="00F83708" w14:paraId="207C81F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C3F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ACE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2C0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BDE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3E3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3D7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0D7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4477A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3A5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44F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5EB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BDB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96E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632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204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3A72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DD3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F2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0B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B3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4D1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D0E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57A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</w:t>
            </w:r>
          </w:p>
        </w:tc>
      </w:tr>
      <w:tr w:rsidR="00F83708" w14:paraId="4AB8C3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A46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165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422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9D3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25F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9D1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1F3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D5711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8A9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20C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163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794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A16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D7B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4D6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8.48</w:t>
            </w:r>
          </w:p>
        </w:tc>
      </w:tr>
      <w:tr w:rsidR="00F83708" w14:paraId="054578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15A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869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470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600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42B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32B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6F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8E05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F0F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A09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27F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608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84E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E73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1C1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</w:t>
            </w:r>
          </w:p>
        </w:tc>
      </w:tr>
      <w:tr w:rsidR="00F83708" w14:paraId="2C466F5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6E1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9EB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660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1CC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D3B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F1A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2D3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</w:t>
            </w:r>
          </w:p>
        </w:tc>
      </w:tr>
      <w:tr w:rsidR="00F83708" w14:paraId="29426A2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A0E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D0A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EED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ECE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E03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F78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D26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</w:t>
            </w:r>
          </w:p>
        </w:tc>
      </w:tr>
      <w:tr w:rsidR="00F83708" w14:paraId="63D6C6E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E42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8E2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8C8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8A3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750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78A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62B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AB8D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9D8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26F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EF2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56E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972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7C3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EC4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</w:tr>
      <w:tr w:rsidR="00F83708" w14:paraId="1DB673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3BF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610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039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CB2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862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A51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D13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</w:t>
            </w:r>
          </w:p>
        </w:tc>
      </w:tr>
      <w:tr w:rsidR="00F83708" w14:paraId="586EFC2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62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173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244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0D9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57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E4B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9D0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</w:t>
            </w:r>
          </w:p>
        </w:tc>
      </w:tr>
      <w:tr w:rsidR="00F83708" w14:paraId="086D05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C7A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BFB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1C1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7C5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190.698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F2D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687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56.198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B3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899.16</w:t>
            </w:r>
          </w:p>
        </w:tc>
      </w:tr>
      <w:tr w:rsidR="00F83708" w14:paraId="0BDE0F9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36B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B2E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88E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C71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E1D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642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601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3D17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8FB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19F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749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045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AEF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48E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23A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6712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720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D8F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236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B68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34F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E20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27D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840B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03A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28F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EA9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E20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EF8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EE4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5FC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CF77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90D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A14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7F7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DB5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B61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B45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1BD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51.82</w:t>
            </w:r>
          </w:p>
        </w:tc>
      </w:tr>
      <w:tr w:rsidR="00F83708" w14:paraId="400F1F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AD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F24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A7B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DAD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371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50E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0A3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9EF2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8A3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1E1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670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5AB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B60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241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68A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49D2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2AD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213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762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51F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ADA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D1B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F22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25AD1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884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B2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A39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52B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B36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97F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FE0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37.60</w:t>
            </w:r>
          </w:p>
        </w:tc>
      </w:tr>
      <w:tr w:rsidR="00F83708" w14:paraId="4B2A03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ED5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031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078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C51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E49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881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4F4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B8A7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320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DCD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003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D0D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07B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C8E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1EE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2653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002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23F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25B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283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A1A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5FD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A1E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37B29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F20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3F0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FA6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459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277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9A8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37E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185CF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1D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D25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A37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D83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844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2D1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6BE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99965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24D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8A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A38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381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E30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B4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A79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3903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97A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D78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5DC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DB7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FC4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7BF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360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2956C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C70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02B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08E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9A8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57B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E24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BF0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DE5D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2D1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297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907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AC4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E24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DC0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E95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09C33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45B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48F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7F7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3F3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21A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AF1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CE3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1EE4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DE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03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FE2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7D9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1C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E55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40E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20.32</w:t>
            </w:r>
          </w:p>
        </w:tc>
      </w:tr>
      <w:tr w:rsidR="00F83708" w14:paraId="6D694B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4AE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6AE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DC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619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A61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71B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FD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A427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556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6DB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36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EC4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446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E8F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C9B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</w:t>
            </w:r>
          </w:p>
        </w:tc>
      </w:tr>
      <w:tr w:rsidR="00F83708" w14:paraId="142451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879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6B2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4F5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EAC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B9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88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8E9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F6B70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31F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3B8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FE7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E12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178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67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167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AF7EB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908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C9D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798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CF7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FFD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56B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C63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19.65</w:t>
            </w:r>
          </w:p>
        </w:tc>
      </w:tr>
      <w:tr w:rsidR="00F83708" w14:paraId="5A09DE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C90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DAE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98A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8C8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CAA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4FF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C9C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E3776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181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DF0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D61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9D8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077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1D5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2FF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0FAA7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7C8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BCD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1CA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D35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519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B3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D0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4C131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A91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792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FFB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CE4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ED4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605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CE6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7AB6B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5F3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B6B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CFB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AA2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6C0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465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DF3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17.64</w:t>
            </w:r>
          </w:p>
        </w:tc>
      </w:tr>
      <w:tr w:rsidR="00F83708" w14:paraId="06F083F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0C6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965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3C9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53B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57D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ABA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08A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B95D4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91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5E5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ADF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63F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E96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DEE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0C5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F837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32B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60D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660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1A3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BC2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142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FC4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0C81357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F1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EE6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F45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66E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F27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BF6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05F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6C9E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D2D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4A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9DB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1A1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A08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4B1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398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12.57</w:t>
            </w:r>
          </w:p>
        </w:tc>
      </w:tr>
      <w:tr w:rsidR="00F83708" w14:paraId="17B40B7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B6A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01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E8D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2AE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07C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807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761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353F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8AD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21A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345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AA1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78D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FDB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73E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11.78</w:t>
            </w:r>
          </w:p>
        </w:tc>
      </w:tr>
      <w:tr w:rsidR="00F83708" w14:paraId="4CE1268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F7C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84A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0B8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FC2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007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08D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EC2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</w:t>
            </w:r>
          </w:p>
        </w:tc>
      </w:tr>
      <w:tr w:rsidR="00F83708" w14:paraId="4B898F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FAB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24A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61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0B2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91F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E93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74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</w:tr>
      <w:tr w:rsidR="00F83708" w14:paraId="6407D5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25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EB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2BF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8EA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71A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A77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E6C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3647C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323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566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637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07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5EF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154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812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702B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C2F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FCE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773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65F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28D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565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974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</w:t>
            </w:r>
          </w:p>
        </w:tc>
      </w:tr>
      <w:tr w:rsidR="00F83708" w14:paraId="5C479AB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3EF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855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F3A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130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1F2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DAF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487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A3CAD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889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84D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2E8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E26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96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630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41F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A5367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A7B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535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1D5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A08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D0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FB7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11A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A52ED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652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0D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391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556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677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C22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9C2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</w:t>
            </w:r>
          </w:p>
        </w:tc>
      </w:tr>
      <w:tr w:rsidR="00F83708" w14:paraId="16C7D3B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356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9E9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F4B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260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D65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48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98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560C4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16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486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12F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FF9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A73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2A0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EDB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</w:t>
            </w:r>
          </w:p>
        </w:tc>
      </w:tr>
      <w:tr w:rsidR="00F83708" w14:paraId="17ACDB1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3D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D00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878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E3B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CCD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0D8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2EB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</w:t>
            </w:r>
          </w:p>
        </w:tc>
      </w:tr>
      <w:tr w:rsidR="00F83708" w14:paraId="46E5D3A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E5F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BDA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949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DCA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59C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CF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A4B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</w:t>
            </w:r>
          </w:p>
        </w:tc>
      </w:tr>
      <w:tr w:rsidR="00F83708" w14:paraId="7B4E572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696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44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974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1EE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103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D33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446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E329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25C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9DC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7F0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5C7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0CF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357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90D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96D6B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6E8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B5E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A48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4E0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5E9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4C6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25D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178.66</w:t>
            </w:r>
          </w:p>
        </w:tc>
      </w:tr>
      <w:tr w:rsidR="00F83708" w14:paraId="326F04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0A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25F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2E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CCC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BDF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E5A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C28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92704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1F8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26F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096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4F9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5DF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FC3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A2B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45749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9C1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18C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A1A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77B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82E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85A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D5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C7C0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99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2E7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EFA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201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D66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783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C8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E878A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6F1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D05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1BE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716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A32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9EF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053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7F24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A7E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500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6A0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E9B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341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6AB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B30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88.48</w:t>
            </w:r>
          </w:p>
        </w:tc>
      </w:tr>
      <w:tr w:rsidR="00F83708" w14:paraId="3BC6A33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85E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FF2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DE4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548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C73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3FB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E89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87.25</w:t>
            </w:r>
          </w:p>
        </w:tc>
      </w:tr>
      <w:tr w:rsidR="00F83708" w14:paraId="64369B3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FB4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56A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88F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AD3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6B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43C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B9C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77A67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C93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444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ADE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6D1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F51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959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1FF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5C99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AB8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A8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5EF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CF9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C19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7F0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FE2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21E0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769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ECE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308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9AE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A3C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C50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CD3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AB67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7E1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29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8B9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F17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178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257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2B7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B42B8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49E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27C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31E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165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B66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EFF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3F1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5947A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575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15C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CDC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30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F3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72F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4A8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A56B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E9D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E84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C4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DFE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E1A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E06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54A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7AB7AC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CCB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288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2F6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FAC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7C2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575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9A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85609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2BA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52A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B8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4A0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AD1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48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47E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60.43</w:t>
            </w:r>
          </w:p>
        </w:tc>
      </w:tr>
      <w:tr w:rsidR="00F83708" w14:paraId="5BEAE35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68E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ED0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C42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649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0FD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E3C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25F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E2A7B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F98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127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611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BE3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273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78C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79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067D3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838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CE8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30E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18C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9A8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185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FBB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8DEF1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EBC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C62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BA4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A71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0FF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084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AB8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19B4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B16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4E7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67B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66F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CCF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FE8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8F5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6BF9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13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F28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715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1C4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F4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F8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D35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0F99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F6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E8E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73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03A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099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0AC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C5A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D7C7B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970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0A8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A40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7A8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931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3D5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447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A154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4D4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D8E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F2C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062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F69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277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0A3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53.74</w:t>
            </w:r>
          </w:p>
        </w:tc>
      </w:tr>
      <w:tr w:rsidR="00F83708" w14:paraId="32E1DEC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6F2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899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146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43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834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D15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7ED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E4D5B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C1F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1CA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900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17E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B61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DDB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C6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5738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AF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B78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44E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AC5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F13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C8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96F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40B5FF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DA5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D39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2DF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5C3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799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7AC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383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7A0CD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C3B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EB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16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C26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3FD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678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17B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51.06</w:t>
            </w:r>
          </w:p>
        </w:tc>
      </w:tr>
      <w:tr w:rsidR="00F83708" w14:paraId="300C71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A9F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952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862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A2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B68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51B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08B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1727B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73D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7BE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C43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727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E22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640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38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FC35E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BC5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BD6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DD1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D46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9FA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C8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F37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95AB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D3C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D79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EC5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43B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1A7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A25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A02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78EB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C05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081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E66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305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B2D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F5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3B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574E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4DE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056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5F9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C02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858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2D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C3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8D9A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122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EA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754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DBA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C51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EC0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E56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72567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9F1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0C7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F8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874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D8D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C2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A6D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8321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AFD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E7B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D84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1C3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02C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136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6B0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5FAE7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80B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AFC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004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898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CEF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C9C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E79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F75B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47D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5E7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5E0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6D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497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893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A31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77C1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143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09E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988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FCB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045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62F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265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987D1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746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890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48B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24B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ECA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0E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766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AE4F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480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91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9EC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5AB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32C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EC9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B94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D56BB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7FA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20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E39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C6B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07A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20B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DB2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43.37</w:t>
            </w:r>
          </w:p>
        </w:tc>
      </w:tr>
      <w:tr w:rsidR="00F83708" w14:paraId="2C926DA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201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4A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280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0E5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851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852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2E3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D8AA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75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9E2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E33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8BB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7B6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FC2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62D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7170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422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C73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4BA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09C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018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20E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0C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D4D2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8E2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31C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3CF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BAE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6FD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A90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6FF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7B17C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5F6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4E1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256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EB5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1F1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444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762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006C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CC8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A07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830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549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28D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EBD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992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B97C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8A7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B39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C2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404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CFB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983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552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E394A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A96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81C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A07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0C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CB1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D3F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F45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17400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BC2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C13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B75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A0B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70B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278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CC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4EB76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FCA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1CD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329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043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698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E23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F42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476974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E85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316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0BE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216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817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51A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6D1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DE9A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5A7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7C2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3E8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CE7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70C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D24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0E2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4DE05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928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997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580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F5E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B6D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CD0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B78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F17E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45F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AE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220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1D8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A5A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513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6B7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96E0C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466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E47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227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081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31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FEF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9AA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810E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947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238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10A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EE4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CE2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326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642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82033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6FA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5A5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CCB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7AE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B92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5C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99D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8D8DA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1E5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57E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6A4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06F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DEE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070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1A4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A2C0B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14B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651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7E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208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B9C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773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59D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34.94</w:t>
            </w:r>
          </w:p>
        </w:tc>
      </w:tr>
      <w:tr w:rsidR="00F83708" w14:paraId="730DB1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814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F30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978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792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DFC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C34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863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18F9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A47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976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359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0F9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1E8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D53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B0C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F55A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5C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47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234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A51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AE7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2B6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25B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F74E7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391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796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437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7A9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8B0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A5C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C11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947D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A8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075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791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DEA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C8F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BE0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467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3F77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1D3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4AD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009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9EA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784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44F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5FF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A4BDC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6DB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682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983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C42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A3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DAD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8B1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9521B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1CA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420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AA9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B63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1C8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C47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E2A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23F8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A9C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FB3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4C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C07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5AB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AC5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F8C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31.91</w:t>
            </w:r>
          </w:p>
        </w:tc>
      </w:tr>
      <w:tr w:rsidR="00F83708" w14:paraId="5B2383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FC6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B0D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B1B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4D1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5DA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96C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C6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2F45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65C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703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CC2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D95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B10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3FE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8A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B283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40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A85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FAF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B98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686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A41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CB3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C1404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118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46C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963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0FE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41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483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35F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BD7C4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BAF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A59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827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003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474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130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F52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BE22B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6A2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AD9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B47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6C3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876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41C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A1B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EA3A8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6B4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B04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140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F26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55F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369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478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C617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4AE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D13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250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987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41D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CA6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3A6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5E58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6DF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161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A74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4D0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E1E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11F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8E3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2301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38D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074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ED0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425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1EB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076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175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99F03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81B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C0E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667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BAB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114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E32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BB2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0FC3C0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0B0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459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B43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579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3B8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A41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4F4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A3707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8AB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73E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277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228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6D3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DEB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949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6E3BC1B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E3C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683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EBA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728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820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166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D29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B6AB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371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6FA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E0E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C4B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57E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C0E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4BA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4933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042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C60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1A3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9EF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925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49C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5AC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85204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D44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0A7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F15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769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16A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EE5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9DC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7298AE9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384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3E9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5C6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6A1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C6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8AD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5B1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C9B4F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F68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D1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C44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873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0CB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884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52A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7C796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150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79C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01D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F20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CD3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6AB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F7D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43600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A30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F73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1A2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40D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20D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896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A4A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19A84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462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B69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E7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642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35C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55D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7B1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63CF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93C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1A8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AE2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DC0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471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6FD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59D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2B19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3E1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6D3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8C4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573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FBB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EA2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48D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26.77</w:t>
            </w:r>
          </w:p>
        </w:tc>
      </w:tr>
      <w:tr w:rsidR="00F83708" w14:paraId="6C3933A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77F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1EF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13E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00F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261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509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B9C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F86D3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0BA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A6E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99C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ED1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AC4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5F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B2C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75AF0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39E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2E0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BFD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CA1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58A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89A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E26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A2E4D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933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B55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29B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ED1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B61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631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141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0FBE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10F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AD8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000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6B6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1DA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6DE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CA3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E0AF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867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8A1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3D5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264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CA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00C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992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CCE2E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290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7B3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C4C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37A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22F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628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B5B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20.74</w:t>
            </w:r>
          </w:p>
        </w:tc>
      </w:tr>
      <w:tr w:rsidR="00F83708" w14:paraId="4D70D7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912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76D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162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CCA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FCF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11C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55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61155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E20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13C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5DA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557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751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56F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432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4443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D2E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A74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74F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B4E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F62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09B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76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3373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D80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301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A73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021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A2D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176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AB7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2BF21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8B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017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40A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B41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B31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8BE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76D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4813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40E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4F8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BF0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7A3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8C3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037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F3F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927CE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EAB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F37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CBF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DAE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352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D29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6F5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27049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E28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CF8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DA9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AB8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2C4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2DC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98A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BC89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916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2B4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E4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4B6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63D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0B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3DA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5648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55E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9C1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BE2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EE1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FEF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2F0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37D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7404B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184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F1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AD3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F6E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236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9D0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C6E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CB86A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4E0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45D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7EE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44C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9EE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9E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94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</w:tr>
      <w:tr w:rsidR="00F83708" w14:paraId="18741CB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888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D47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47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3BE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69D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772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02E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92A73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E98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304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E25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20D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852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C41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CA0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4E4E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60F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4FF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1F1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D89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A02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D6F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EAC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18.80</w:t>
            </w:r>
          </w:p>
        </w:tc>
      </w:tr>
      <w:tr w:rsidR="00F83708" w14:paraId="4DA3EDB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BD8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F6A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350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072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B7E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C94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EBE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F78B9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488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C3D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12A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9BB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522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80A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05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EB2B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31F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F32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7D4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1D1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04B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8ED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A8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47C07C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113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A19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26A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F36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1E2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AC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973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72B42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28E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C8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49B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BB6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ABD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DE0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52E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</w:tr>
      <w:tr w:rsidR="00F83708" w14:paraId="310BCC3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560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235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511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AFE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70F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29A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DC3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FECB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BA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E22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D2F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2C6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E19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B2B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F0D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96D13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49D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E00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5BA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D66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AD6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FBE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5D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01D2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49C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9F2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8F0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B08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74D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2CA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029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CDFD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EE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B02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321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0FB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6E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082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61A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A99AA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1A5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1A7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73E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B24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B4D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E5B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CD8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453E4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E4A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C22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094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F46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AE7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AB2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F4C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0D606E0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3F7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78B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E7D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270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CF2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2A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1F8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413B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92C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0DC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E8C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A1D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701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FD1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23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7A9355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D7C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024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84F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FE1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54E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CFA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538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B0873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53F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AB2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FB2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E15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B8C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FD0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274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3850A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F73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D13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C8A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0FE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072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290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4DE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51314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BF2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3B5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476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505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0BC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5C3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B35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5F64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C12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65B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E92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A12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815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732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C2A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390219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E0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F78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0C5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DAA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3C2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CEF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129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37F2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DC7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896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4FE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646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708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481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6B4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E249D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4ED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9CA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D18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A7A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0CB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DEC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372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3EDC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750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74E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84E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C48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25D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04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796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5273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BCC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55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5BD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590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18B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203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D6E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43AD4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364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C39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999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0B6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EF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511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BDC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D34B4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E7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BBC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CBA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414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B6B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033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172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64.96</w:t>
            </w:r>
          </w:p>
        </w:tc>
      </w:tr>
      <w:tr w:rsidR="00F83708" w14:paraId="7A4066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AEE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07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16A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2D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851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8A1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DBF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A37AD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FD4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CD4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514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FF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14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212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FB4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</w:tr>
      <w:tr w:rsidR="00F83708" w14:paraId="5EEEC8A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C06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CD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F5D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573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43C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DD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EB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A6F90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5D4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77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2F0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BF8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4A2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01E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6A9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330BB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B81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4C7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948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068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5EF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FD3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428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A9BA0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76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A1D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7D7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15F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79B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94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3E2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DFF2C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1C5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C4D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950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142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265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A4E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CF9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4291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12C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31F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B2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085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C9C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28E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623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714DD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252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EFA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860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3F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8FD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7A3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630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E5D15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409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9FB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FED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AC6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F0C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DDA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178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</w:t>
            </w:r>
          </w:p>
        </w:tc>
      </w:tr>
      <w:tr w:rsidR="00F83708" w14:paraId="6FF0AC3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D76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D18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7D1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B3F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252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855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2D9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7AF89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B07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362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507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09D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F01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E72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C91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</w:t>
            </w:r>
          </w:p>
        </w:tc>
      </w:tr>
      <w:tr w:rsidR="00F83708" w14:paraId="3EFF6E5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E9E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8D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41A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B24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0B0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48F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164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2F761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94D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E14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AE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7F3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CCD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640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912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4C7839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2C7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FA2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929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977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5D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26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2B4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65414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0E7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539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E33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B26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0E8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A1B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0CA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EF23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624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59A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598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C1A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212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8C6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495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B8AF9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234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9F6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525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BAA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7D3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224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395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928E5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423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FEB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82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E9B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E14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05A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DE2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1EC38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A5C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FA8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5B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0F6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C8D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A22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2F8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9BE9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EFC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48B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6B2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28F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88F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60C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8AC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8E325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D6B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B5E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4B0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9E7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1B4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84A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AB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AA884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F2A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8B3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F65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93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CA3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3C5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F94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89A7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BEA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2E7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A8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D98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B1B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C3D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6EE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FA17A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4FE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D5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C22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9D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BAD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FF7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528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1852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95C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D9C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B56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D2A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CBC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A09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46D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FB033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2F7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A8A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823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679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59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34C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A5F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2FAA8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6F5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C63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9AD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059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EBE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06D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C72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59.96</w:t>
            </w:r>
          </w:p>
        </w:tc>
      </w:tr>
      <w:tr w:rsidR="00F83708" w14:paraId="17B397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CCC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991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8B3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416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A59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794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85E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35C86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DF7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C13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B23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9F8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A5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14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504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CE745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85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71D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666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9E1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C29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7F0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897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C502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334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C81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930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99B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208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C70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50B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1771C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360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940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7C4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850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0F7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9B5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7EE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589D9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445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466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02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AF1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8D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1D5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CE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A75DC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382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4DE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B12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08E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445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AC7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33F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D470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490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A94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C19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B1B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7E6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08B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F82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0B476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6C8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392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DEC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98C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EC0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D44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D92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D56B7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DF2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1CE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2FF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16F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1C9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07B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0C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481CA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966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F84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E61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0B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6C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E10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EDD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E6013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F5B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299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0D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33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67D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2E2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A5B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B129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882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910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851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86E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73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79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060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43.37</w:t>
            </w:r>
          </w:p>
        </w:tc>
      </w:tr>
      <w:tr w:rsidR="00F83708" w14:paraId="1BE3ED4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AE6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674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A3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3E3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3B5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F4F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02A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EA37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332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2E8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CDA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F3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68B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E2C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CA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90DA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580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D19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3D3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38D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A9C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D67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705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D6B34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E51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5B5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3F4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3A7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489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B16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1CD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8D6C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96A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7FF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B52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D90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D5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B8B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75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9246D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2DA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3CA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631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AAA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3EC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BD1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601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83708" w14:paraId="35331EB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412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D5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985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072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214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F77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B0F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F4F44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D86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0B5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0ED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528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68F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917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5A6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CDDD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D1B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47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48D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846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AFF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E6B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78A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AEFE4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BA0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6A6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9F6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4E8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95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629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E7C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</w:tr>
      <w:tr w:rsidR="00F83708" w14:paraId="6E7E4F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DDD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7E2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AF0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094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E7E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C6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C39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CF591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490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265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817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0F1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83E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D4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9C6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7AC8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94B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CE0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47B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D4A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CF5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0F6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EB6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8E49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E03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32C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083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157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BBA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D09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E7E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8143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D1E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95D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F9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A2C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CAA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63F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00F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C6DD4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899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AA0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D5B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F88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EA2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431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837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0BB7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3B7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EE0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935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EA4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E13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E11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26F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1B6B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84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5A5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76C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D31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7F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395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BB8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CE0DE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33F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A31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DED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4EB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C63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512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A92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90F4D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8CE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AA4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31B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1F9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9B5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18A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DB9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B14A6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E3B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390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BED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E32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2DC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A10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7F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E3CD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AC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A50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04D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FFB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B84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2F4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91B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8611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85A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231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3C2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906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60A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4C8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1F4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43FFB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039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D39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159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946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D50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19B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434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5CD11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714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A9C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1ED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7D3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709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2C3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9A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CBE3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DFF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848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01C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51E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9A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DFE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28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CE65D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8F3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D1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AE4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C16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49C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870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26A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CAF65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588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554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10E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50C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877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C6E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363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F139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A21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341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3BE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BA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75C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E6D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A07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7E01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86C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EF7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24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06D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30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AEE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D93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DFE80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8BD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73B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9A0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ED9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C8D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11A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6D4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62422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663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561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0FA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E58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7BF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E35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F2D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16.80</w:t>
            </w:r>
          </w:p>
        </w:tc>
      </w:tr>
      <w:tr w:rsidR="00F83708" w14:paraId="6512CB7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151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BC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EDE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5C8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C25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50D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21E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884B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488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90C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EB0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E59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53A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F98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EFE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15.08</w:t>
            </w:r>
          </w:p>
        </w:tc>
      </w:tr>
      <w:tr w:rsidR="00F83708" w14:paraId="2AFEDB2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742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5B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6DD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4A4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487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778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404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E7A5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6C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FB7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14C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2BA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998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6EE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36A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4317A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8BF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BCC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0CB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49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716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F18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8D9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55E7E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40C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12F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6D3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AFD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EDD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739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085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A6DF9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EC5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094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2D5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67A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28C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BD0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809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A3A3F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D6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5CD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ED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F5A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D4D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65F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7E9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988A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5D5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A02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047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178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1B0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B77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369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916F2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F8F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265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CB8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B4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321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87C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538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11.84</w:t>
            </w:r>
          </w:p>
        </w:tc>
      </w:tr>
      <w:tr w:rsidR="00F83708" w14:paraId="35B5FF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24B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4F5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7C6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D63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7E2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825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F06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64FD1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DA7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185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2BD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70E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AA2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1E2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8A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58192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ED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DEB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CDD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B64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A8A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A34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167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B3B06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9E5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095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1CD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890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64D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82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715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6E114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428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E2D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8A0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482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132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DA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D57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79558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8F5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BB2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F05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507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B0F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7F9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844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22E6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2C1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DCB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716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6AA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E65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C16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7BE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B5FE4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1F1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9DE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198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986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1BE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F9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87D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931BC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963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1DB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27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938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380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201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BB9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</w:t>
            </w:r>
          </w:p>
        </w:tc>
      </w:tr>
      <w:tr w:rsidR="00F83708" w14:paraId="1E390CB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E61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94A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D80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59A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075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959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C38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F6AB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A60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74D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5C1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2EA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8D7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106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40A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1B89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4CB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FF0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FC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400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FB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311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5FF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</w:tr>
      <w:tr w:rsidR="00F83708" w14:paraId="7167DB7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0D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6E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722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092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3F2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EC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22E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DFEC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AE6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301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335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6A4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214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98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9C3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AAD1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150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4FF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EE2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B91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1DD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487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701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DB07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288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474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AF8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A0E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88F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5E4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9B1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D2F8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E1F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1F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520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115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EFF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3D2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581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22.84</w:t>
            </w:r>
          </w:p>
        </w:tc>
      </w:tr>
      <w:tr w:rsidR="00F83708" w14:paraId="5619BCA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2B8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E0B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34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6F2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8D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A23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0BE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15.97</w:t>
            </w:r>
          </w:p>
        </w:tc>
      </w:tr>
      <w:tr w:rsidR="00F83708" w14:paraId="7C6ECE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726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5F2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29F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8A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72B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981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C35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</w:t>
            </w:r>
          </w:p>
        </w:tc>
      </w:tr>
      <w:tr w:rsidR="00F83708" w14:paraId="58A4C9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2BD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20F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5E3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5BF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671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074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CEA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F9354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01D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2A7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CDE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140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EF6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0B3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433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</w:t>
            </w:r>
          </w:p>
        </w:tc>
      </w:tr>
      <w:tr w:rsidR="00F83708" w14:paraId="01859D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D12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3C7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B77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5F2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2A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F4C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CC2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</w:t>
            </w:r>
          </w:p>
        </w:tc>
      </w:tr>
      <w:tr w:rsidR="00F83708" w14:paraId="2727A62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BD1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72F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586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5AB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563.995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048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BF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92.550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6E6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1480.80</w:t>
            </w:r>
          </w:p>
        </w:tc>
      </w:tr>
      <w:tr w:rsidR="00F83708" w14:paraId="536CE1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E6C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843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F64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CC1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624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302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6B2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1BDEA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DFE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A25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ABB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00B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DC5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E7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094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6A15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8EB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BC6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EE9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7E8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F7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FF3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B0B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9634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DEA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E9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9A1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EBF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1FE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545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E51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6702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39A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D46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373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32B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892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FA8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A24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CE19B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6D5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A30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DA8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11A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D5C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FC3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686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2AC13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9BE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693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8DA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084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4BC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3C5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EE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4EBD0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2D0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9BB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08C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E93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92A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38C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F9D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63D8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738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F30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00E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A92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DD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44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FEC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B44C4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8A1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791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4D3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2E2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776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27B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E99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D88A0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FD6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2E7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CA3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CA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082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02B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D27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B32F1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397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F2B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F60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CC4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D49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29C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891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5DE5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2AA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551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D7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772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A6D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828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F8E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890E6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E78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93B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C7A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3D0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FDA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1B0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913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B4803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B99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39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DEC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A2B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C2F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A09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1C9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15532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7BF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D41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5F3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9D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CD5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140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464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761D9E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473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028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753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E0A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F02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43D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577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FB346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132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84E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160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852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01A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7F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07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543F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6D8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E27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B61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1DD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ADC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C31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544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5D5C6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33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844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5F9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FAC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B48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D25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CB3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B3C9D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EFF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476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143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DDE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308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C72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7F4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573D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353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B2B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CA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BA1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9CC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80B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D41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1FCA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868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81E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F9F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36D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9CB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23F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45D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2FEF2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49B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4EF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6B4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4F9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F90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F06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791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5C3CA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B5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C1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48A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42D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9E3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402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D9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6C81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0A2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581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674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5D2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316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D69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C9B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1F063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4AF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C61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6AA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8C0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C76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A4D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4E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6ECB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F29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D72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CCA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180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C1A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005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E8E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26.89</w:t>
            </w:r>
          </w:p>
        </w:tc>
      </w:tr>
      <w:tr w:rsidR="00F83708" w14:paraId="540B24A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839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25A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6F1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B2B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F36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9E1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5FB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172C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961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9AE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99B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D25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5FE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B0E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CBA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35D8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3F2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0D4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13A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8D0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18F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538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63E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5D006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200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6C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D7D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4AF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5A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01F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AB4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141D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480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7F5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703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CA9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D80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A09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CF1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7DF48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98D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C9A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300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274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EAC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C47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036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70CFC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A67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654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DB3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BEB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32D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236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68D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E6EB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F62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85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E13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1F4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335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E09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7F0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40624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9B6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896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F55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BEB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F64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700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234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1E30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70C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A45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7F8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8C4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951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AB1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F61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259E1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EB9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E0D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BB3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660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0DB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77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3AD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8715B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DDB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76D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76A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000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89B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773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5A3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9A1C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93D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5D1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0FA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BD7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9B0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00A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D7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B143C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902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AD3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52E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FCA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8C9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3FC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F7D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A2D2A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1A7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23F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CC0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2D2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19B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57F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2E2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7750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7E2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64B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3FC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C3D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FFF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75B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8D1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A26D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D0C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863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4C5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8EA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A21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279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BD4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1238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2A3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584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67D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D3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9FC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81E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CEC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2C52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57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073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DBB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23D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9AD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1B3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6C7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B85F8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CD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4D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90B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2F2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F59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296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978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9E2C2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61C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AA6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3F6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1A9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0A0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D9B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F9C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A6ACE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1FD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990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C44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B68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DCF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F44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B9D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168C6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49E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0FC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7D3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BA7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DD5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538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31A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BCBE7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632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87F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029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1FC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E89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8C8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6DE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22ED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4D0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07B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0CA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104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3F5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681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BDF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63287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0A1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108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0EB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9C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55E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29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5D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9FC47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43B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НИКОЛАЕВ ЙОТОВ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0D7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14F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D7B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0D3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0F9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D3C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5118E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10F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24E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13C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C23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111.070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E7E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8E6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230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26.89</w:t>
            </w:r>
          </w:p>
        </w:tc>
      </w:tr>
      <w:tr w:rsidR="00F83708" w14:paraId="7FB8B4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57C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D2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EE7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DFA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F72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EE2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868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15A53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43B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540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6B3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75C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98C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1F2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500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0F38C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FCD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C39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4D8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1C6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97F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0A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E49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</w:t>
            </w:r>
          </w:p>
        </w:tc>
      </w:tr>
      <w:tr w:rsidR="00F83708" w14:paraId="6FA2F4B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27D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60C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DC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D2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7.684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84E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BD0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9F8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0.63</w:t>
            </w:r>
          </w:p>
        </w:tc>
      </w:tr>
      <w:tr w:rsidR="00F83708" w14:paraId="4DC3B61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25F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2D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AB2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CEA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AF5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74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31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DCE19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E27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14B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108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B7D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D8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F1F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20C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94.01</w:t>
            </w:r>
          </w:p>
        </w:tc>
      </w:tr>
      <w:tr w:rsidR="00F83708" w14:paraId="314EC6F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69B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B46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F08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DC6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984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AFC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89A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E4B7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358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358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66A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2BD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830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2EF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CDC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444C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34B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6C4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3FD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87C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900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B2B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888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198E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B4D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0DB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C87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7B4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30E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013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994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83708" w14:paraId="0857AB1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FCC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3E3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C7B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3EB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8D1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94A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083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32.09</w:t>
            </w:r>
          </w:p>
        </w:tc>
      </w:tr>
      <w:tr w:rsidR="00F83708" w14:paraId="3DBE32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A2E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6F0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DAC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4FB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8DF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5BE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ED4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8C6C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466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2E9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029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1DF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3B9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06E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152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3D628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A16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E99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5EC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969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BEF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383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BB8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D708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95E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F11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E3A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9AB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55C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AA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B2D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A697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74C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7C3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04D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A09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E4D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0A4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F3B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26.85</w:t>
            </w:r>
          </w:p>
        </w:tc>
      </w:tr>
      <w:tr w:rsidR="00F83708" w14:paraId="095D731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68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45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4A2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67F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309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A21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FBC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D46FC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5A0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003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0FF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149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164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B50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12A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50C31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166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75A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9C9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B1F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440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1CA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D67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EA371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8A9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758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02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473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046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6DD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A1D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50F3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E6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641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BF2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EF5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227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B08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D23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18.82</w:t>
            </w:r>
          </w:p>
        </w:tc>
      </w:tr>
      <w:tr w:rsidR="00F83708" w14:paraId="2B33537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CDA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AC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299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F9F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211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661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FF1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EF8AB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522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397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16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7A4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289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940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915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17EBA0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893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191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9C1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76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B43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914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3A2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CBB07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A0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F59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597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128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DB3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B39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29D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A4BB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D50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06E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67C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A03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445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653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8F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86F50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794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892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03B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7A6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B64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E23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E79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78AF1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34A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001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2BE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B3B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074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099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A8C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</w:t>
            </w:r>
          </w:p>
        </w:tc>
      </w:tr>
      <w:tr w:rsidR="00F83708" w14:paraId="66594B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212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03A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276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A92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9C3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398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F5E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</w:t>
            </w:r>
          </w:p>
        </w:tc>
      </w:tr>
      <w:tr w:rsidR="00F83708" w14:paraId="170CF2B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C1C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1EE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CCE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D13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A32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329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C83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</w:t>
            </w:r>
          </w:p>
        </w:tc>
      </w:tr>
      <w:tr w:rsidR="00F83708" w14:paraId="6B01BE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8EA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9AA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EE9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2C5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F57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3F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E9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979C4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827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670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03B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985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E49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BAE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4B8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0A0E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399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91C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8BE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19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3E6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073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9FF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63.35</w:t>
            </w:r>
          </w:p>
        </w:tc>
      </w:tr>
      <w:tr w:rsidR="00F83708" w14:paraId="17E546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BC2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1A8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C30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4C2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0FB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D21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F3B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C69E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D6D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E84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649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572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7AC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EA8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60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53.64</w:t>
            </w:r>
          </w:p>
        </w:tc>
      </w:tr>
      <w:tr w:rsidR="00F83708" w14:paraId="534FA55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FA3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C0D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17D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87F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2F2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8B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6E5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47.04</w:t>
            </w:r>
          </w:p>
        </w:tc>
      </w:tr>
      <w:tr w:rsidR="00F83708" w14:paraId="299E8EE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6D8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0A4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832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61B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BAE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76B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1EF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4A102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D72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BB0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005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F3F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B3B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79A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239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36.89</w:t>
            </w:r>
          </w:p>
        </w:tc>
      </w:tr>
      <w:tr w:rsidR="00F83708" w14:paraId="775F8AE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9D4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AA4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80E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62F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6A0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72F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334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227DA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30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74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443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3CF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B3C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360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90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36.37</w:t>
            </w:r>
          </w:p>
        </w:tc>
      </w:tr>
      <w:tr w:rsidR="00F83708" w14:paraId="4062582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B54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DBF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AE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CC2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415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CF4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32F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34.08</w:t>
            </w:r>
          </w:p>
        </w:tc>
      </w:tr>
      <w:tr w:rsidR="00F83708" w14:paraId="2080720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C9E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C53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8B4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20F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3D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265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0EB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33.89</w:t>
            </w:r>
          </w:p>
        </w:tc>
      </w:tr>
      <w:tr w:rsidR="00F83708" w14:paraId="41214F5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32B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AF1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170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B88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A8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5C3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74C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32.23</w:t>
            </w:r>
          </w:p>
        </w:tc>
      </w:tr>
      <w:tr w:rsidR="00F83708" w14:paraId="1A5392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C74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D19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B11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BCB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C39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09B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EFB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7FB971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89A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C7C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38C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3C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A97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AD8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ED7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31.21</w:t>
            </w:r>
          </w:p>
        </w:tc>
      </w:tr>
      <w:tr w:rsidR="00F83708" w14:paraId="0BD6A73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EF5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809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342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D4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40C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599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D4F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26.90</w:t>
            </w:r>
          </w:p>
        </w:tc>
      </w:tr>
      <w:tr w:rsidR="00F83708" w14:paraId="580343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9B5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CBA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F2A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D46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160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8A0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AB3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24.28</w:t>
            </w:r>
          </w:p>
        </w:tc>
      </w:tr>
      <w:tr w:rsidR="00F83708" w14:paraId="6048FAF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8A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F8D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390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67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886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0DF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7C8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7BC6467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0C9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359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CA7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DE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71B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CD8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56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19.45</w:t>
            </w:r>
          </w:p>
        </w:tc>
      </w:tr>
      <w:tr w:rsidR="00F83708" w14:paraId="49D2A60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B0C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886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C4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76D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B3F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064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4E8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18.39</w:t>
            </w:r>
          </w:p>
        </w:tc>
      </w:tr>
      <w:tr w:rsidR="00F83708" w14:paraId="3DF3BA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954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53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E1C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AAE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65B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C12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5E2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16.06</w:t>
            </w:r>
          </w:p>
        </w:tc>
      </w:tr>
      <w:tr w:rsidR="00F83708" w14:paraId="18C756A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347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909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DB7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78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FAE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2CE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8D0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15.45</w:t>
            </w:r>
          </w:p>
        </w:tc>
      </w:tr>
      <w:tr w:rsidR="00F83708" w14:paraId="0A5B68B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4DD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6D5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06A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F36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81D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328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F32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12.93</w:t>
            </w:r>
          </w:p>
        </w:tc>
      </w:tr>
      <w:tr w:rsidR="00F83708" w14:paraId="71AC01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CC2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114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125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6B6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3DD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484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409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</w:t>
            </w:r>
          </w:p>
        </w:tc>
      </w:tr>
      <w:tr w:rsidR="00F83708" w14:paraId="4D6315A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D30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1EA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A18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5AE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45E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587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1F8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</w:tr>
      <w:tr w:rsidR="00F83708" w14:paraId="3B66E50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295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048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795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68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7C2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DCB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F6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150.25</w:t>
            </w:r>
          </w:p>
        </w:tc>
      </w:tr>
      <w:tr w:rsidR="00F83708" w14:paraId="2C5BFB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BF6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C6F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237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681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309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FCD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93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112.30</w:t>
            </w:r>
          </w:p>
        </w:tc>
      </w:tr>
      <w:tr w:rsidR="00F83708" w14:paraId="672459C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E67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88C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9AC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39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322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BA5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A67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DD593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443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26E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3F9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37F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38A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12B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DE4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0C62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344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544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D2B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FEA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90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452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63A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</w:t>
            </w:r>
          </w:p>
        </w:tc>
      </w:tr>
      <w:tr w:rsidR="00F83708" w14:paraId="4F679FA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65D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9AF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16D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02A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517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270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2B2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26.74</w:t>
            </w:r>
          </w:p>
        </w:tc>
      </w:tr>
      <w:tr w:rsidR="00F83708" w14:paraId="0F5860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40B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789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8B5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DE2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336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3B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7B7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7ABD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075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4C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5A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A5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0E8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D53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EDD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</w:tr>
      <w:tr w:rsidR="00F83708" w14:paraId="373B011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D1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6B3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39C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467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312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E27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279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23.09</w:t>
            </w:r>
          </w:p>
        </w:tc>
      </w:tr>
      <w:tr w:rsidR="00F83708" w14:paraId="7A51F58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57A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B86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28B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F99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31C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AB6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CE6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44AAC1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5AA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D8F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697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316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92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C1E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7C1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8B64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36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293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079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799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433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2A2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648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</w:t>
            </w:r>
          </w:p>
        </w:tc>
      </w:tr>
      <w:tr w:rsidR="00F83708" w14:paraId="2985B8A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1C1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45A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913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744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D73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ACF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3F0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47.31</w:t>
            </w:r>
          </w:p>
        </w:tc>
      </w:tr>
      <w:tr w:rsidR="00F83708" w14:paraId="317E774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AA0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713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A9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49A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03A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96F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08B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60E6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BF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5AA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826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6E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73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0AE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DCD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B1FE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885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69F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274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8B5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3F3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A40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69E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85D8D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01D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8B4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30D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B2A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047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805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162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7257B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C0C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73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871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149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D9E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C94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471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</w:tr>
      <w:tr w:rsidR="00F83708" w14:paraId="267E0FB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B23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19F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0AD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D70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D1E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206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02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</w:tr>
      <w:tr w:rsidR="00F83708" w14:paraId="177DBC2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E21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7D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7A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DD3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67.214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B86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18B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73.062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8B7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1169.00</w:t>
            </w:r>
          </w:p>
        </w:tc>
      </w:tr>
      <w:tr w:rsidR="00F83708" w14:paraId="55D8EBE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7E5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0EF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58C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10E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705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F12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203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45.03</w:t>
            </w:r>
          </w:p>
        </w:tc>
      </w:tr>
      <w:tr w:rsidR="00F83708" w14:paraId="7E5BF1E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E7E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77A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321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BEE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AA8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B5E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16B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9ED30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C16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B79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ED5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FDD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2C9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9DF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806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36.73</w:t>
            </w:r>
          </w:p>
        </w:tc>
      </w:tr>
      <w:tr w:rsidR="00F83708" w14:paraId="1B1081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32D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26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EC7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3E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D7C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D0F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ABF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2200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BEB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C8D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E07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81F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42E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356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DD7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A945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677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8B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686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1A5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1B2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7EE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66E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36B8229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FD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E50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E6B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504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3B8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617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FC4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19.04</w:t>
            </w:r>
          </w:p>
        </w:tc>
      </w:tr>
      <w:tr w:rsidR="00F83708" w14:paraId="09514C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2D6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499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AB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5D2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068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D4A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D21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</w:t>
            </w:r>
          </w:p>
        </w:tc>
      </w:tr>
      <w:tr w:rsidR="00F83708" w14:paraId="5963E0D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034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42D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51D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C7E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F1C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FB2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AA3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</w:t>
            </w:r>
          </w:p>
        </w:tc>
      </w:tr>
      <w:tr w:rsidR="00F83708" w14:paraId="68EDC7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4DD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42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0EC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24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F7A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578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9D7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</w:t>
            </w:r>
          </w:p>
        </w:tc>
      </w:tr>
      <w:tr w:rsidR="00F83708" w14:paraId="0D3A73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F7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68F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D5F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6E5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F67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F7D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5E0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F8BA2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DE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717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F6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45D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0DC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782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A03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</w:t>
            </w:r>
          </w:p>
        </w:tc>
      </w:tr>
      <w:tr w:rsidR="00F83708" w14:paraId="558E7F3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A65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4B8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011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4FE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910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7B8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FF7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B324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459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8ED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CDC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438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8.969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F87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600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8.261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BB4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132.18</w:t>
            </w:r>
          </w:p>
        </w:tc>
      </w:tr>
      <w:tr w:rsidR="00F83708" w14:paraId="16E4899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AF6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"ТИХОМИР ИВАНОВ"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3E5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FE4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B31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D41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926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3F9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FC4BA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E5F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"ТИХОМИР ИВАНОВ"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1A5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5E5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F4A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DD7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B93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98E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56577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F8D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"ТИХОМИР ИВАНОВ"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FD1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622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993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394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598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459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8CB80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5B5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"ТИХОМИР ИВАНОВ"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A6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6B3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656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6AF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BF2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B4C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C7645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D6A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"ТИХОМИР ИВАНОВ"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3DD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1BE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015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41F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54A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9A3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7E9EC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09A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"ТИХОМИР ИВАНОВ"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130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BF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399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327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1C7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F66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19.53</w:t>
            </w:r>
          </w:p>
        </w:tc>
      </w:tr>
      <w:tr w:rsidR="00F83708" w14:paraId="24B930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DBA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"ТИХОМИР ИВАНОВ"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902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456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104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476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4E5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F94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9320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F38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"ТИХОМИР ИВАНОВ"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498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ECA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9C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BAA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63D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303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FA9D1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651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"ТИХОМИР ИВАНОВ"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D6E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391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4F9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336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E9B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E39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038E9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A79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"ТИХОМИР ИВАНОВ"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DD8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B1E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D5C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090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5E0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6B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</w:tr>
      <w:tr w:rsidR="00F83708" w14:paraId="36DD9EF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236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"ТИХОМИР ИВАНОВ"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B8C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F33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7C6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6ED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0E6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98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</w:t>
            </w:r>
          </w:p>
        </w:tc>
      </w:tr>
      <w:tr w:rsidR="00F83708" w14:paraId="64A013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775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"ТИХОМИР ИВАНОВ"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9ED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B9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F6F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830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028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547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00C4F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37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472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4F6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F02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11.249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1A9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5CC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2.480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32B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39.67</w:t>
            </w:r>
          </w:p>
        </w:tc>
      </w:tr>
      <w:tr w:rsidR="00F83708" w14:paraId="43D6645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084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173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86E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815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392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CA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37C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58DF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3F0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7FC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B5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410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60F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0FB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6BF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D2D9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BF4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218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64B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57A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28B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BD0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332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ECE57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DF3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39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7E2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30B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E1A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7C8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2B0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48C9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B0F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BC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7DA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DD4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DEB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F8F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85D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F5B66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71B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81B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2E9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28D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840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629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B63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8B86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404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91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6FC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B9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DDC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FDC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02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AA19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054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CB0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EBC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F6B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CC2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EAB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4D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21338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CF0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179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DD3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8C8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B08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310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D59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B145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33B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C6C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B5B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45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43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5C4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C79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A4563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61A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EB7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B86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43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EA1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738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E98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1AE4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BE0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295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8A1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6AB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940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29B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158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2122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F1B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DE8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1B5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753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ECD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E6D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DDA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91.38</w:t>
            </w:r>
          </w:p>
        </w:tc>
      </w:tr>
      <w:tr w:rsidR="00F83708" w14:paraId="5A7F887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9C4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4A2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B37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2DF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CD4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9E9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9EA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C409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D8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4A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CE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416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6F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C16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B48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90.02</w:t>
            </w:r>
          </w:p>
        </w:tc>
      </w:tr>
      <w:tr w:rsidR="00F83708" w14:paraId="33800B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6EF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194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2D5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EE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6C6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24F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0F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C92BA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BD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4A8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EC7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63F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C15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81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F39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FB4C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E9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4F9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285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47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B49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306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F56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01E07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849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E0F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590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E83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520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CC9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8F7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9486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E2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D8A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3C7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F53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5A4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230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D5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4610D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163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EFF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A68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FFE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C4C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D2B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8D3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81.56</w:t>
            </w:r>
          </w:p>
        </w:tc>
      </w:tr>
      <w:tr w:rsidR="00F83708" w14:paraId="4219758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0BD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91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6A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513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F4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05B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C6E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C340D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F77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50B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720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BBB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1BE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FC5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8EC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4CEA5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BE5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0A3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07C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285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E86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B06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3F1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B884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7F8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F9D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D7E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03E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52B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FF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C07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5915A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4B9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799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D40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203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BE3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F81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7E1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78.62</w:t>
            </w:r>
          </w:p>
        </w:tc>
      </w:tr>
      <w:tr w:rsidR="00F83708" w14:paraId="371CC9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0E4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EDF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F8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CE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BA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DD6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4B0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9300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5BA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1C6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8EA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F4B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CCE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906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BB2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B209B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049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7E7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79A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855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388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61F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DE7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B687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ADF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4C3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8C5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B72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047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8B7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68F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61D62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913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341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E9E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94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54A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A6C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44B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61.22</w:t>
            </w:r>
          </w:p>
        </w:tc>
      </w:tr>
      <w:tr w:rsidR="00F83708" w14:paraId="7A7F67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04D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A63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34E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439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A4E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2A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158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1A89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677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933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8F2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C7C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296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247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86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37AC0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4B4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EE0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1F5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78B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8D0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77D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797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AD588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F5B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5A7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B17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FE4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BA8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5F6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835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109D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9BE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412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1AE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EF8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C53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969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99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60.46</w:t>
            </w:r>
          </w:p>
        </w:tc>
      </w:tr>
      <w:tr w:rsidR="00F83708" w14:paraId="3D000C1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AAC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9AE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5CC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19C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0F1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F08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198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58.93</w:t>
            </w:r>
          </w:p>
        </w:tc>
      </w:tr>
      <w:tr w:rsidR="00F83708" w14:paraId="3208A36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CFF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6A1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5C1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14F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678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D1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D88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345ED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0A6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F4C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305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570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001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FA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2AE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57.47</w:t>
            </w:r>
          </w:p>
        </w:tc>
      </w:tr>
      <w:tr w:rsidR="00F83708" w14:paraId="662F275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754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89F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37E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CF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95A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102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6AD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CE339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4F5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367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08E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630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237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917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DF8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E8F3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E3B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57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661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C1F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FAB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98A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E0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3E87C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D10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DBF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936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779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E4E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55D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71E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22978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B21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FC8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AED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BB8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4D1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209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FC0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F3B7A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C12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45D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E24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CB5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807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6DC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E70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0F125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9D3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6ED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CF3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FE8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8E5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C2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BCC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A62FB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EE4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D0C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FDB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54E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2FC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B34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F38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7E2E6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12B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A5F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7A9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8DD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104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070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16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47A25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7E5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6EB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4F7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AC6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C41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FAA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F87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48.88</w:t>
            </w:r>
          </w:p>
        </w:tc>
      </w:tr>
      <w:tr w:rsidR="00F83708" w14:paraId="3A0209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06A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BC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342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D87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E7B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BC3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26A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6C677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A7D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BEB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70B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42A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A9B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F4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6C6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6B864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A22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8E7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EA2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6E4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0E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495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C45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11A1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AE3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734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E02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261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2BE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D54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155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B6056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BE3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19F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7D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E90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A39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12B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8DC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8F513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926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022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A0C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AF8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B7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BEC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2E1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EFD3A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B3A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85D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5C9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F0B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34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BA8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D47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43.20</w:t>
            </w:r>
          </w:p>
        </w:tc>
      </w:tr>
      <w:tr w:rsidR="00F83708" w14:paraId="52BF61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B6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BED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13F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D14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88E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687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994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C1288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FDD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CF5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8F0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1EC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86A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3A0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82B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D16A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B92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AC7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F47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C7A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EDD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E67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47E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41.02</w:t>
            </w:r>
          </w:p>
        </w:tc>
      </w:tr>
      <w:tr w:rsidR="00F83708" w14:paraId="5CEEC9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607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94A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B36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3B5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37F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18D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D9A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ABAC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88B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80D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DC0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1A9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B4A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414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89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13CF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BF8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E09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341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67E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2FE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D4E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B24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21AF8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809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FEA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075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5CD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81A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0A3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CD8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F9A8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7B4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1A4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C6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446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1D7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390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9FF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BCC3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26F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8E8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75F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614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C24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B13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511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0E83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DD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609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CF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44C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7A9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2C8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28F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</w:tr>
      <w:tr w:rsidR="00F83708" w14:paraId="309B98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E3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B0C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D59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790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4FD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1D2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2F6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47D7D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449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EBC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E40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DC8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1A5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160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7F8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16FE5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0AD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54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23B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D37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CE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C76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C13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F44C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83A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60F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DAB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137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B59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A1E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06D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16E4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E26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B73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43C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B66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4FA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8F6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7AF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4966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B37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E98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C57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2EE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1C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747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963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A91CD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AA2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56E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DAA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BB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CE8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58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11.952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216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191.23</w:t>
            </w:r>
          </w:p>
        </w:tc>
      </w:tr>
      <w:tr w:rsidR="00F83708" w14:paraId="10A6FCD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517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947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A64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A0D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D9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3C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F2E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E6E8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E31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199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E1B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45C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FF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665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05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8C71B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E8C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EC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5B7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F92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E82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A9F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70A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99643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3A8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CE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54B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603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2E9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109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8BB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B465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75D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AA7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9B3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A5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204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E6D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D62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76765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A88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5A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543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87E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6D3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F38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54A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1772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721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2DE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B4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857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550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057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661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94A8F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49C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632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3CB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C28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074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F9E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87D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A47FB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CC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149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BF9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30D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A7A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86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FCB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F0BD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546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762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313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32C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D84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478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610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D7FA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510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D12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54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152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966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F6E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834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7B4F9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03C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DB9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590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524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6EB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863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202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AB0F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57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76E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E4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2D1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39A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AE9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D0C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F874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06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C18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9F1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2C3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74A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1DE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64F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94B9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07B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4B1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FE2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9E6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E73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104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129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45D31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5FF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E5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738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B1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D7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A67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1B2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8D59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0D4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6D2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A24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68C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082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167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B7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55806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883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5F9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48D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459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106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442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3C9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4BE6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CC9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FF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95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A70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DBB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C9E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360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BF20B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792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3A5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BD1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CB8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FCF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01B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7B1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6BFB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6AD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D6C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A52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2C0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F6F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5FD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370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D70C4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7E6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90B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D50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0F6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F12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264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25F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54EC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E39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401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760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024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C7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FB9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409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676E05C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80D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854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9E5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EFE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02D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E05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697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B0143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070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028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E3C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C52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9F6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25F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475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C7DC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560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976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E8C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3A8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546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2F3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D79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67D3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469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93D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A90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088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29B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583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F51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55C72E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A1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6DC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5DE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A6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DB4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47B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409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4296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EA3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50A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307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A8B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698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528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5C4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861F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D75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6FE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FD3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2CF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FD9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7DA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84A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E2B1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EC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8C9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489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9CC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167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776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1FD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46269E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0FF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4F8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087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D77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B64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43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847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0EA03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1A1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0FB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813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DB6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67C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05E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6CB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7E1F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486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EB7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130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CFE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9A1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68E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724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53A4D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0F8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8EB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D2F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C3C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302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424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BCB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19CE7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7B9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5E5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65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EBD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E85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D36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3E4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FAF5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26E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55C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A55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1B6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0A9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0F6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0D7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60268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E96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548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92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FCC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794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FF7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058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83280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2C2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D01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7B9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14C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F17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EBB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70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F80CA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48E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0A5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3D3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2F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F47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C8A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602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986BA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920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23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1D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E88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76E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871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45E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26.77</w:t>
            </w:r>
          </w:p>
        </w:tc>
      </w:tr>
      <w:tr w:rsidR="00F83708" w14:paraId="7B51088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67B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025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B87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E19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76F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990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325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405D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18C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703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5D6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42B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55E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784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1FD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25.59</w:t>
            </w:r>
          </w:p>
        </w:tc>
      </w:tr>
      <w:tr w:rsidR="00F83708" w14:paraId="086C4C0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643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566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F5C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C9E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D19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3BA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9B6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5EFA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CF0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BB6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C2A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24D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DB9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D8F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B37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CDC73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6D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E72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4E7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250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07E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AD9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714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9917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135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1D8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EBC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684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603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2D9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4C1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65F5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B99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92A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FDA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A3E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C2D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B98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11F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8F30A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A47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DDE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140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1A8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188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EE3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746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4734B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B9A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723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7BC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9A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9B2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0F4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EB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22.85</w:t>
            </w:r>
          </w:p>
        </w:tc>
      </w:tr>
      <w:tr w:rsidR="00F83708" w14:paraId="7575A2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D20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B08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97F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D9F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072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22A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CF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6C49C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3DD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CA5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67F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D48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F33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9CD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4C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9E63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7E6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99D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277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4DC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E88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8AB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32A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15834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A5A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FD6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925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BB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103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BEC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F40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E36D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3E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3F9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835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6C9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FCE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F3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912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059F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CCC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56E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78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CDE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016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1D7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0FC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8002A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BD5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0B3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205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19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A97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4B0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676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BE26C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CD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A21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A7A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B64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DA1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45B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17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4BDF1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212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E6F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C4B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DBE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A4E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213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02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4BF6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A01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269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AE0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C55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7BB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F46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824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A01EA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EA0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C2E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A2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878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370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C8D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74D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065FBDB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426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86E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9C1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C8C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FE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517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D9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18753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CF4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69E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BCB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952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17B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CAB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D6D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84530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541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E17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AC2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D9C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25F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086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AE0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98A6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18E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D15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2E2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EB6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D7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70F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6F1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7E29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C49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507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2D2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CB4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B77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186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BAB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C5AA5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A3C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025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AF3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177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CA4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C7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559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</w:tr>
      <w:tr w:rsidR="00F83708" w14:paraId="0D7D64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6B7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505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ACC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C84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B8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BDE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F96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AB08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8C4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DA4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AF6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C5C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40A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890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AC6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5DB9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466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36D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2C7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9BB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71C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2FE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7BF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19.71</w:t>
            </w:r>
          </w:p>
        </w:tc>
      </w:tr>
      <w:tr w:rsidR="00F83708" w14:paraId="20A52E6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26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C3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94C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3F1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36D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61A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23E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07EF3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15D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DF0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096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890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C6A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736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006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47FA3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FDE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67B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A3F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1A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91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4EB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6CD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63B2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64B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B20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029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FE0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B0E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667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437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C075E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2E7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826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667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925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532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4E9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7B0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B454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899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C27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619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9B9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67B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B8A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1BE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679E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EA9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A9D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807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453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5D1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3FA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C96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68FA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845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7D7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119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7D7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624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F7F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7C5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6F823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677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86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F62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146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86D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6BB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0C2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</w:tr>
      <w:tr w:rsidR="00F83708" w14:paraId="562A8B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380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26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4C4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C03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43E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087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886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0BEB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656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1F9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9D5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C75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035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998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5C6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3B81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183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C1A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235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047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E01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AF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66F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</w:tr>
      <w:tr w:rsidR="00F83708" w14:paraId="3CBC827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CCB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BEF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2D8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FA3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4A9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3DF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CF6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4C710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728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4A1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FD1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3AA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397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A04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4A7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37FBB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983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FAF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996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A62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F8B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94E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255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F95EC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0E6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EB8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408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678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75B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A87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F9E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2E631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581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7DF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27F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F1A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986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840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E7D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2FCF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D50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E35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D11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284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262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50F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A9C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FC2D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3B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124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F27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920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1F8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B81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3A9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94DAA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B8C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534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E06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873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559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306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FE2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9BBC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4E7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C21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9CD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B3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624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B05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51D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</w:tr>
      <w:tr w:rsidR="00F83708" w14:paraId="1A9904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60C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F7C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104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B0F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A62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01D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312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68F5D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E7A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EAB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8FF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D3B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595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B1E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858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22448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C71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57C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E24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DD3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F79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15C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787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869D4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B94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B71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F10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D4B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E63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D85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A5B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F83708" w14:paraId="2AE962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DD3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508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39E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49A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9A8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FDC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436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F83708" w14:paraId="546932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AD2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B04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EF1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2E1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371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4CA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A18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F83708" w14:paraId="5A4CA5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D6C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5B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A2C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F20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0BE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C7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C7C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0B48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86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C2C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939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72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7EC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0E4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AC8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</w:t>
            </w:r>
          </w:p>
        </w:tc>
      </w:tr>
      <w:tr w:rsidR="00F83708" w14:paraId="7BBEF04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3A6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75C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F65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9D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ED1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B54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D87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4848B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5A2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20B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549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CF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A31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217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58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</w:t>
            </w:r>
          </w:p>
        </w:tc>
      </w:tr>
      <w:tr w:rsidR="00F83708" w14:paraId="130CF04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A0B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8DB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9A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018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AC2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A06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D4D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</w:t>
            </w:r>
          </w:p>
        </w:tc>
      </w:tr>
      <w:tr w:rsidR="00F83708" w14:paraId="7DB9FE5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B90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F69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B9F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AD6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BD8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EB8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20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2D0E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FD2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068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1E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1EE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9F2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EE5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83D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1732FA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44C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25D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66D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BC2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22D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8AD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657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694EB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743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E03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54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191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8A2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D23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0D5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33CB7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64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CA8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D6D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D01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0A3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266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278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</w:t>
            </w:r>
          </w:p>
        </w:tc>
      </w:tr>
      <w:tr w:rsidR="00F83708" w14:paraId="6F9D384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86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FEF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2C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425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EE0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895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3DB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2ED9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5B6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F75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C52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862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D8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AF6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F6F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87BFB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4C5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8CB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BB0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03E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D63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50B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1AB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48F3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29A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A7A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EB8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641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91E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8EB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0D2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B2953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CF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DBF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963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14C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BC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F62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6B0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54923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FD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4A9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588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1B6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3AF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86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5C5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055F3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932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8E3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9B1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057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457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E16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F4B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84E7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39B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AE0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380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298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3F6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1AF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A98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9DD57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35B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357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7BC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76E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33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ACE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3DD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</w:t>
            </w:r>
          </w:p>
        </w:tc>
      </w:tr>
      <w:tr w:rsidR="00F83708" w14:paraId="60741F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453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166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519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54F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1EB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653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996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</w:t>
            </w:r>
          </w:p>
        </w:tc>
      </w:tr>
      <w:tr w:rsidR="00F83708" w14:paraId="3061609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D99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F4C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E45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042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F99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251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033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CC9C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8C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774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E43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D33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497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788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B04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136.40</w:t>
            </w:r>
          </w:p>
        </w:tc>
      </w:tr>
      <w:tr w:rsidR="00F83708" w14:paraId="798D4EB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667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D40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5BC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E1A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FC7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39E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1D4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0D5B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205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BD1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4EC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80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72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F3E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889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A6CA2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509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3C5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DFC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9C8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815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958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1B4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64DC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4D3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2EC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02E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EE7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655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D21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E2D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99D3F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BA1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E4E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F25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F79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634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868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DBA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B13DB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54D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0A5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A3B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21D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A08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DA5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440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467FA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9FA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D3E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707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891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02A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C3D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276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B9CBB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B0E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F2B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873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F75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AF3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023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CB0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467B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854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CDE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17A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190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B79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C94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F82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70.85</w:t>
            </w:r>
          </w:p>
        </w:tc>
      </w:tr>
      <w:tr w:rsidR="00F83708" w14:paraId="7E7B9DB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224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5B6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E7F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ADA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F33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F25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813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33244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F5C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81E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7B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B4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2BD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DCF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557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976F0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4A4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4E1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C3F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759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F7A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63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164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67.18</w:t>
            </w:r>
          </w:p>
        </w:tc>
      </w:tr>
      <w:tr w:rsidR="00F83708" w14:paraId="7FE8A1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BBD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FB3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4B6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25E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078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613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8B2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B214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852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7E1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2EF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D02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D14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A51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1DC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3CDB0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9B6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C1E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6FA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0A3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0D6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D29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55F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E83E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A88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1B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661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BC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329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0D3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5C8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1FA3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0A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EC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BA4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55F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3A5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6F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BB0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7C7B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22B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5EC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8EC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A64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CF2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A19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7DE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E18B6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139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198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21F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F68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445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7A1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5CE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999C6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CDC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0B3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5DE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B57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409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1A6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CD1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65.73</w:t>
            </w:r>
          </w:p>
        </w:tc>
      </w:tr>
      <w:tr w:rsidR="00F83708" w14:paraId="286015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2FD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6AF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AAA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000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E19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EB7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C0F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A6B5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B9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08E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83F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C2B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C1E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4E9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057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726BB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0BE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A46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F95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521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57E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D8A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8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AD001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A8A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0D7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D2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3C3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7AC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9C5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F8E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1AFFC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C2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C79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A70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D44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A30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A1C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73D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2E94B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2E5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1F3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151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A8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9DB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5E4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2C8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59.95</w:t>
            </w:r>
          </w:p>
        </w:tc>
      </w:tr>
      <w:tr w:rsidR="00F83708" w14:paraId="3DE9969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C42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ADC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97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9D6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501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D38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E1D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77B5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3E2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F82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76D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FE0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522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361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D4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813A4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59C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CB0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669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82E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224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12D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B2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38F6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5FE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6CC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573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405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27C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2A7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F93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62859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9B6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A94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F27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554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664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B52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4A0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F2BC8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AD8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560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21E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0DB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083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E93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1E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2165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634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715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446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244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FB3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D72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26D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E9507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C4E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B76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5B1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D2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DC7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4DE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9C6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A63CC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0AC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BC7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F1A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7F5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195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5C5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DAB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B54E9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74C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DD3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837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E02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244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ED1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1B0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6665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3ED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5D6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BA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E41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E28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BC7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4B7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4061A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70B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125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14F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3AF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1DD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BFF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13D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02EC9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E8E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7EC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FB8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B8C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80D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9DD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6A3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6583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9FE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E57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F76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03F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A42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CBA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8BB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1324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60F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2CF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335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E4D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B9B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66E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9D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B3FA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8DF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39D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1C0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169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43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B1A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61E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9413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C84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D1D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1C2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7B6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1CA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D0B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105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1E41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8F4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72F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565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746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08F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B1C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D5E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2169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3C8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DCD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BE3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369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A26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148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A84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48.37</w:t>
            </w:r>
          </w:p>
        </w:tc>
      </w:tr>
      <w:tr w:rsidR="00F83708" w14:paraId="40627AA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475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7BB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28A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79D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AD2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26C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567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2E7EC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79F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474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175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BBA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6ED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5EE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468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47.04</w:t>
            </w:r>
          </w:p>
        </w:tc>
      </w:tr>
      <w:tr w:rsidR="00F83708" w14:paraId="7E72436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2D4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AA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FF4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510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EEE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37B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E98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7E5F3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FD2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898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ED9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95B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3EC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558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A7D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D69E6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6A1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869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139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BEF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C3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7C4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6D0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47.02</w:t>
            </w:r>
          </w:p>
        </w:tc>
      </w:tr>
      <w:tr w:rsidR="00F83708" w14:paraId="64D63D3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878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9ED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99B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5C2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FA1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908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AA7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91DEB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784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6B5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557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935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908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904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231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A4F6C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98C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0FD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A87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A4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B05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61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6D5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9494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B4F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0AD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2E5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AD5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FFB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A52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EE5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E7257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F60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A04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C0A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ED4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B47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8AE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E46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0DB44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4FD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C1F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2EB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22E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60E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71E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BE2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6A635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AB9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581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A2A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52B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3C1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B3F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4AD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C3014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0AF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03D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394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696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C43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153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ED4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E1E2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B07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758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8D0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31F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E80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C4C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9B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36.96</w:t>
            </w:r>
          </w:p>
        </w:tc>
      </w:tr>
      <w:tr w:rsidR="00F83708" w14:paraId="290D686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F02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A5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DC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58B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E1E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2B1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04F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6FB71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A24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67B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5BD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838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EF5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A83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79D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07994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FFA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963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8B8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9E9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648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78B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9C5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34.97</w:t>
            </w:r>
          </w:p>
        </w:tc>
      </w:tr>
      <w:tr w:rsidR="00F83708" w14:paraId="71FC2B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0BB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99E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187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B81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235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BD7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BED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33.60</w:t>
            </w:r>
          </w:p>
        </w:tc>
      </w:tr>
      <w:tr w:rsidR="00F83708" w14:paraId="6C38D3D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21E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B6E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77F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18B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4A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783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043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10AFF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3A6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AAD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D5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6FA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244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204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06B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BC28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AF4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AD8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FC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F7F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DB8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8B0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5BE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33.60</w:t>
            </w:r>
          </w:p>
        </w:tc>
      </w:tr>
      <w:tr w:rsidR="00F83708" w14:paraId="1A6F43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6B0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15B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E52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C1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8E3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E62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DDA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C2ED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9BE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060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7B1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F60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39F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8F1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1ED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33.58</w:t>
            </w:r>
          </w:p>
        </w:tc>
      </w:tr>
      <w:tr w:rsidR="00F83708" w14:paraId="4573C6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D01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167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B32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FEB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91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340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4EF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3808D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2A6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AC0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0E1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CEE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6D1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453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251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CE92A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93B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260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E00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5FC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B79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998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1EA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74D1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DEF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EEC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842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BAB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EEE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586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7AF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B3D80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8C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164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F6E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68A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E5A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D3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677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91EA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3EF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FED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9FA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68B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8D6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982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15E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642BE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C5F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B80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9F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250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17C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FE3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8C6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17A61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58B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9D9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D6F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318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F4C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63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004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E1D26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CB5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039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5D5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FB3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350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48B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2EC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1371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274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8F8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FDF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01D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D25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11E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D99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7969C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53F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470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4BE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757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31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988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74F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57DC5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B08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851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4E5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CF1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F3D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AD9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FB6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1FDF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D62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53B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036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097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757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7CE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019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5CCFE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5B7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B19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2FF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314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5F1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9F1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841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48EF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1AB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BAB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1D6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DE1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25E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08B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A72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7F07E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794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C3C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F45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C3A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0A3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B3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485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5086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F2C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355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C93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54A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8BB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66D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8BB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B589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C0D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04D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7CB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58A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AB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DF0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0F5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80D9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798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FEB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460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8EE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15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B6D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5EF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E509D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3A6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F9E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96D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FC9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91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CB4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833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0BEAC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715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385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4E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9EC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B02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3B3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E1E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68E435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A80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22F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66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AD5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799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7A9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ECA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537F3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1CF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31F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783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9DB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521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C7B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18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A5C90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388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9B0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140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53E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C5B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F4D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36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E1C11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E0E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5C3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489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4F4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226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BEF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62D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E21A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9B1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3F7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075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09D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4AB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C0D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783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394589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F09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8E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274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418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428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053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CA5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EE39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794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4E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0DE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F7B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30D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65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9C5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1C32D3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8EC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E42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BC5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468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C41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696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0B3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518E1B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A18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712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14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F90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B04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8DA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B85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C2DD3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17F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7CB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B2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61E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A47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705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F4F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A342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DA4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A34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E30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A7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0BB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A1E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FA8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26.84</w:t>
            </w:r>
          </w:p>
        </w:tc>
      </w:tr>
      <w:tr w:rsidR="00F83708" w14:paraId="6BFBAE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6E8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28A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708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FB3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E0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1A3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A5A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508F2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51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86A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2C6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67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220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8F3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D2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E0DE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09A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362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E31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47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3FF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C12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0FB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9E74B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585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080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DEF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BAC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C29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E77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F73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3C51D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0D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0DE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397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352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AB3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B38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F89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66C7D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B8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E3F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3E1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C55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7E2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FA7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B93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3D111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CF5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4B4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C5F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2C4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995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80E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3E6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0644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67B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8C7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0E2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68E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52A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FA7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82C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E73DA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1E5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533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543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645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00E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0C3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8CE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37A3E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4DC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67F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70D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2F2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E20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333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639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C18F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7EA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9D3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12C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D05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37D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3F1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873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4E85A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D0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8F5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4F9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9A0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5C6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614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A9C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21.74</w:t>
            </w:r>
          </w:p>
        </w:tc>
      </w:tr>
      <w:tr w:rsidR="00F83708" w14:paraId="76923F9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A5F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54C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D52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2D2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823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8B9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992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1E4C5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E00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6A7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552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8AE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C38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CB3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1D2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D450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444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7D5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30D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20E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BA4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928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A5A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918FE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6A8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DF9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845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EBB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B54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92F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390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7259D26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9F8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62B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990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02B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6E9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D33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6E3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1C71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917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1F1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819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3A7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5F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832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425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C516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F39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03A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998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AC1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632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A7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DE6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85A18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7D1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A27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975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229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7C4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7F2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E17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29DFE56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214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35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758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CD1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0B5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5FF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0C4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5F3D0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0A5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528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CD3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3B2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21D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563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488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4979F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63E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68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DE7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CF8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93E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EB6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1E7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9A95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86F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C26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033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67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08E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354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B87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DF76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B81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47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570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54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6BD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FFF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868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5448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9A4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E0B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8C5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027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246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0DE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A7D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AF56C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F77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476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D40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0AA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4FC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368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FD3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8B665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038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65E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52A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DD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D49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A46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777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C1E9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197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0AF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DB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87E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8B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B45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382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63F8A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A0C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DD9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41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EA6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71D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F7F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6CE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43609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5DE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60A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D33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A4C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AD2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A9C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E2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</w:tr>
      <w:tr w:rsidR="00F83708" w14:paraId="6AC45B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7C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03C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56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20A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802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259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61B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CEC3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52E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680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7B0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9C0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EC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6F0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4D3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</w:t>
            </w:r>
          </w:p>
        </w:tc>
      </w:tr>
      <w:tr w:rsidR="00F83708" w14:paraId="3A023EB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295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8B3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B4F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F1F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511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90D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64A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552D0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D1B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86E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923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6D6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8A8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ED4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5ED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8898D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E66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A54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24E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6BE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A4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BAA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A89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EC57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B4B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D72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B7F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31B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63F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395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901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38CE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84B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07E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9CB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EA5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CB1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23C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AE7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A6DA0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659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423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3AA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C88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096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EBC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DA2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73849C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80C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BB4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72D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FDD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9A7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FE2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1C6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90F6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8BB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0EB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7FD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663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C6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97D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568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EC388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E44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6C9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990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61C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045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281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140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42FC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20F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132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4B8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FB4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3E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85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1C3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10.90</w:t>
            </w:r>
          </w:p>
        </w:tc>
      </w:tr>
      <w:tr w:rsidR="00F83708" w14:paraId="7F565B1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C5C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997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2BC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461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7FA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5CF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D36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F83708" w14:paraId="2ED044F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070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834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BF4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061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D3C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2D1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26E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98D5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2A2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102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1D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8F1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D06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702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582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8E61D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05F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E9C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329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CDD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D14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62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242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A7B2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42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426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4C1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510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74B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7EE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42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38EEF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9B7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EE7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771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EB9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1B7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51A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4D0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30585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492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E0C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A6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F08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17A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6DD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A53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B854F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9DB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BD6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FC5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0A4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8CE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D0C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1D5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</w:t>
            </w:r>
          </w:p>
        </w:tc>
      </w:tr>
      <w:tr w:rsidR="00F83708" w14:paraId="2690B9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145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CC5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8E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7A5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867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781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EB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42D0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567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703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86C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E14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AAA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41F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159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</w:t>
            </w:r>
          </w:p>
        </w:tc>
      </w:tr>
      <w:tr w:rsidR="00F83708" w14:paraId="55A4E36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016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B16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349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743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4F6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0B3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57A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D715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524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DE9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06E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4CB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2F0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552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F7C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9563D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3BA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4B3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9F3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031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5A5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2A2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5D7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9BE9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3EC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C4E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64C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53B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519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027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4B5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BD995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597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D00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802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2E8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D88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466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CBA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86.61</w:t>
            </w:r>
          </w:p>
        </w:tc>
      </w:tr>
      <w:tr w:rsidR="00F83708" w14:paraId="6AE8E9A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69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11E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650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62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F7E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2B8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927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33EB1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92B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A20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EA5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0EB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310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963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6D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42B4B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EFD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D00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D1E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33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F20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F70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C4A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92261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B9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9C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476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444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5AA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0C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D04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EC97B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C5C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750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607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A81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424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EEB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B9E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DC906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5AC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A88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FB7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57A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927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F23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B67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FC8C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BC6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ED6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965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21E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B7F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463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803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22597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CA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B69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A98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D54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250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F13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2CA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71284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F0A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32D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59B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F51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239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66B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B9B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D8B93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2B6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AB2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BD2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BDB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251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778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054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442E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5F6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01B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514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D24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CDD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0F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A38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6CE60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B04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77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AE6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D0E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6FA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77B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6A3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31A3B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0C4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D4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9B8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8B6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3C7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40F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19B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28B30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8F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1E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E16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73B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F6B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51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674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93239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99D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06A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07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95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DF7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8C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B3C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</w:tr>
      <w:tr w:rsidR="00F83708" w14:paraId="2A7DE8E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A19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0BB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84A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BB6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D42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727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DAF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303A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D67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A84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5F2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DE1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499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0B0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27C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6868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E05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E21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742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2DC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DEF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40F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C2B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D3D4B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0E1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DFF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BAC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AE2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FE9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0F7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523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B4C0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531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90D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FD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801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CD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B22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7DF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9F03E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413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2DD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D10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055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8DF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999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368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C402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63C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3CE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AD7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C2B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33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F4B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C4F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AD1A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473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D6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5E5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44B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3BC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F2A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C0E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CABA6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FD5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017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687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79C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C19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231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18A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0407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EC0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5D8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624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484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559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C9E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0B0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F8BB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31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CE3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769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DAE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3B9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ED7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D50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31B6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BA9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30E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7FB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5CE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6BE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C03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CE3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5C3C1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224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0A8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F5B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256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031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EFD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9BF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29.57</w:t>
            </w:r>
          </w:p>
        </w:tc>
      </w:tr>
      <w:tr w:rsidR="00F83708" w14:paraId="28C1C17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B3A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492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7B6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16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AFF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214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F5B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CF1B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774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3B7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E49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91A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336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C07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8CF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14C06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E8B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B16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ED2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D39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426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6D0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0C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32FA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6F4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65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6B4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384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477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46E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3EB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C7EFB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FBD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3BA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A6E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751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0A5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9A4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044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51DD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479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9EA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D7D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E5E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05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54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11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192DD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C32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D03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D08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C8B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C9E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9DE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272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DB87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FD6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DD7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D03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EB1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2EC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3BA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768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1692A1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8A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4C2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178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B28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FBA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30B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60B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F1A4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532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DFC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FDB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456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B09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789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B04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1ADAC6B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B7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AF4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9B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036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979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0C0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5C7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051BA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626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2B7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5FD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B1A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302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37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8E7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24.28</w:t>
            </w:r>
          </w:p>
        </w:tc>
      </w:tr>
      <w:tr w:rsidR="00F83708" w14:paraId="414FCBD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334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9A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FE0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D10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4D0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8C3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CDD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</w:tr>
      <w:tr w:rsidR="00F83708" w14:paraId="77DBAFC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AF1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747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391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833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C05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7F9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482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B2720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3E2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8B3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22A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62A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47A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FEB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165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24.18</w:t>
            </w:r>
          </w:p>
        </w:tc>
      </w:tr>
      <w:tr w:rsidR="00F83708" w14:paraId="108D60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D1D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D48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5CF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AE4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7E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3CD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943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424F3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DF0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EA2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42D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EBB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326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8B0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C98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E731A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4D9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C6D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FDC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5E3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03D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614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FC4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C0F3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798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503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F6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641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3E0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618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5F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13AA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1DE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E20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FD4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668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46B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DE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F11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9D03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6E8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C4B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251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969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397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2B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ED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22.85</w:t>
            </w:r>
          </w:p>
        </w:tc>
      </w:tr>
      <w:tr w:rsidR="00F83708" w14:paraId="68E3EEE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FAC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89C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82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CBD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0AB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DBE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311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E51BA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07E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B9D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460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192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C7A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FE7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9BA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9C77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32E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AE5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1F5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3F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63E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65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F3B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A836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164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D78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24E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F9E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9D1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93B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990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C84A4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1E8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421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B8B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39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CE1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83E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450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4A887B8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53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D6F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CCB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1CE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757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771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27B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078A1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5B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5BB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FC4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03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18C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60C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0A0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D1D5B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A08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57C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77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B5C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9B3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D5A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56B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C9AD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0B3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451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2ED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EDD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1F5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4F9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363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</w:tr>
      <w:tr w:rsidR="00F83708" w14:paraId="334A57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39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0FB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2F3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20F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E12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07E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D6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19.83</w:t>
            </w:r>
          </w:p>
        </w:tc>
      </w:tr>
      <w:tr w:rsidR="00F83708" w14:paraId="4649441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A33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430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E63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2AC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D79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CE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83F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94CE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5C3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718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C28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638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44D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4E6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EEF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EEB2C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115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237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47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E64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16A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E68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511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1E31F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D07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9AF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0CA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DE5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D57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ECE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16E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</w:tr>
      <w:tr w:rsidR="00F83708" w14:paraId="30CBCD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FA6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57A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968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496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6EC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F8A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749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14.04</w:t>
            </w:r>
          </w:p>
        </w:tc>
      </w:tr>
      <w:tr w:rsidR="00F83708" w14:paraId="3D3CD80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A03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61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476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7C8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73B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8D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856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498E8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751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5B7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BB5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E2C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CD1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881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445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2094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C7C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19C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912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CFE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C86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34F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DFF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7F38E0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147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7F4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D3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FDD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3E4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1B4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88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3E27611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9D6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7E2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35E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7AB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D55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C1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390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614C494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36B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561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1D1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B04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B0B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27F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721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F356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4D3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86A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9C7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E0D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FC6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4F8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177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</w:tr>
      <w:tr w:rsidR="00F83708" w14:paraId="387B05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039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724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EF9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DDC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8A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65E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C64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</w:t>
            </w:r>
          </w:p>
        </w:tc>
      </w:tr>
      <w:tr w:rsidR="00F83708" w14:paraId="104187A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10D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343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208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9F8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62B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291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CDC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600A2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D2E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211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6A9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495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A00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875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0CC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18395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170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B2B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288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807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A30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6AF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F06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C1CD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C70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C64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B2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359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FB3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8B8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238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F999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B0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A55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FB7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B2B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0C2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379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0D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</w:t>
            </w:r>
          </w:p>
        </w:tc>
      </w:tr>
      <w:tr w:rsidR="00F83708" w14:paraId="33942F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887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8EC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807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2EA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53C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903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8B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</w:t>
            </w:r>
          </w:p>
        </w:tc>
      </w:tr>
      <w:tr w:rsidR="00F83708" w14:paraId="700D9B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E49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9B5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2FF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EF3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1D3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5EF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F5C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99A60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722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C8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C27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329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04A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D6B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C42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0773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332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729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29F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E6B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43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B94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E41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</w:t>
            </w:r>
          </w:p>
        </w:tc>
      </w:tr>
      <w:tr w:rsidR="00F83708" w14:paraId="572540C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078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D22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85E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84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3AD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CFA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261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8EBCC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3BE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FFB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60F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240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E0C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DD8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0E8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BE96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0B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47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AEE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0BC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0EC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C12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C5A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76B25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2F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B22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F83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1EC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EC8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A60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A5F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DD12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565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DCA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6EF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788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171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B26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E76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9ABFB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56B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806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B05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E39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321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4A3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47F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A2FC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98D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6F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EA4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0F0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67F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4B0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2C8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145E6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329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DFB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F6A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3B6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D23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ACC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1B7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6C34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775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983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02E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01D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ADF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8AF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022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51.06</w:t>
            </w:r>
          </w:p>
        </w:tc>
      </w:tr>
      <w:tr w:rsidR="00F83708" w14:paraId="6453CFC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7FC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F00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E26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492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6DB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173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C7E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E99E2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73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C2C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BAB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D19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D74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1E9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874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7022F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2F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94E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CDC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71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7FC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2E3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06F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8812A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A21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B53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E30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A5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E96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0EE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97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0146D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04A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A45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BF1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D69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F2D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6B1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94D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37.28</w:t>
            </w:r>
          </w:p>
        </w:tc>
      </w:tr>
      <w:tr w:rsidR="00F83708" w14:paraId="6AE6D8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0A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343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643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EC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54F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CC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AB4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EA21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F1D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97B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47F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55D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1B9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F5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661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4519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0FC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2CC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FB6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C63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92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1B0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F5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DBE3F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752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B73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0D4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88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C4F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08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1C1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1B54E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91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98C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018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838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823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AAB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347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2F685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482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5E4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E02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16E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161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126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D24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420795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EA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0D9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F3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02E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23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769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967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462F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B01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D11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E2D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DA0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AC2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A04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290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AF0EC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B6B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989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8D3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992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774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C81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980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6DE7E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3E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18C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5D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8E7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F40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3F4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F05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AEB6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67A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F54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AE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EFA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433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7C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D5E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6107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01F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62C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577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DC5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3DA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D9B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B1F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5924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FBF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9F8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612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F9C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84B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A53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2D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535D5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3C4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43C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F1A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33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8F7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EE9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A24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ADD0D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180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6B4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A5A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88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329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BFF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B5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A034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157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F93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662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86B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ED7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B5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B2F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DD203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001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54E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0CF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497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C47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A4D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0AC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B94A1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9E7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393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8EB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992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BB8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444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03D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41E74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CF9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CC6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C68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09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B97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C0F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B0F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22.68</w:t>
            </w:r>
          </w:p>
        </w:tc>
      </w:tr>
      <w:tr w:rsidR="00F83708" w14:paraId="73910AE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320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1A3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AE2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CD2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DEC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E92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553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6F5F2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CED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1EC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3DD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F18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D67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260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B40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635B68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170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5D1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029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F2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BBE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E89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581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8F7B8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0A5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1E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30D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CFB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366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37F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CB5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0955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2FF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620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3CC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77F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028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F4D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A42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EC55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758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0DC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9FD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EDB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5F1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ECC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1FA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2521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087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B17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85D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724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AB5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4DA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452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B53C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534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E9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38D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A74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F8E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5EE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011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5F28A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525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636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35F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714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4BF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8D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BE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E0875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809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39E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8F7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4FB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1E7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864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D69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15.52</w:t>
            </w:r>
          </w:p>
        </w:tc>
      </w:tr>
      <w:tr w:rsidR="00F83708" w14:paraId="379DEE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59C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1D0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ECE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0BA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D25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58C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098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B46F4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690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D36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0CE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486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23B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E8B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13E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13.46</w:t>
            </w:r>
          </w:p>
        </w:tc>
      </w:tr>
      <w:tr w:rsidR="00F83708" w14:paraId="420F2D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ED4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788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08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90D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18D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52F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05F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C674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1CF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98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E0B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EE7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CEF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3C0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161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</w:tr>
      <w:tr w:rsidR="00F83708" w14:paraId="6BFF992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539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A5D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B40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1DF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C82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6E3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079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9BBC5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267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66B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25D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CBB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100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20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70D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E34F8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4F4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C5F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A8D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1E3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611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29A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2BF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F4DF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E25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F13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E94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E7B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184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A5C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ADE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1E3DB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50F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E77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507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2C0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AF0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EE2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1CA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DFCB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373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5CC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A47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A3D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863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EFD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106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</w:t>
            </w:r>
          </w:p>
        </w:tc>
      </w:tr>
      <w:tr w:rsidR="00F83708" w14:paraId="43F805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4C1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875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350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934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341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AF7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8C1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E6634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39C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4A1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6EA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F69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4BB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65A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474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734BA2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AE6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7B1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620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A53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3FE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36B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2E7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9DFA9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774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944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E17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E98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CFB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592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8C0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</w:t>
            </w:r>
          </w:p>
        </w:tc>
      </w:tr>
      <w:tr w:rsidR="00F83708" w14:paraId="4932B7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28E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101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371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939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E90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78B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548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8063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949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28A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FC9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FD3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F2B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524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190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0E639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858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AEE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D69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219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394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E62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359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BF74C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081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495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7F8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1B4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F22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E6D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AB3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3318F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05C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E27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A2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C48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451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0A6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51C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795F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0D0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A47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9FB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5B3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333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EE7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5C5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F1040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045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5AE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05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B1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8F2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8D2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E4A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44.56</w:t>
            </w:r>
          </w:p>
        </w:tc>
      </w:tr>
      <w:tr w:rsidR="00F83708" w14:paraId="2B9DB2E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3A9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C64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7AF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230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E17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6CE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E0F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0C7B1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5D9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9A4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ADC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64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563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278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86E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054E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A98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548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96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1D9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BE5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E12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AA5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C291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052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2EF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947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066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60D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D53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E06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A5F67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89E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DFC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0EA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303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916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605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027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12D9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DBC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0E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1A9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F3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FD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02C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D48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9893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F3F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858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176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523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F16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84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8A4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55C8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746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9A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BC5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AEC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D26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8F1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93E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458E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BD2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2FA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004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37E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DE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BB4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CDA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276D6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51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1C3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8CE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86B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C74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FF4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581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1D04A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E47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A67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203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67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924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CDD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5FB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93D7A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765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76D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B6D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0D4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089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C43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13E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AC611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5FC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220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35B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7FC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175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346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DB5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5143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54C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03D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3CB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976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93A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873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761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8310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4FE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CFB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878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C9D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914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626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EC6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23.41</w:t>
            </w:r>
          </w:p>
        </w:tc>
      </w:tr>
      <w:tr w:rsidR="00F83708" w14:paraId="63C8C67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631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330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8CF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E3A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8D1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816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CB8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42730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385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F7C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6F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191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BA4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532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2E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CDCE1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74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F5C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5A9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DD8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30F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147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E7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1465D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913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808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9F6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77C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3A1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1D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37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EC35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4E9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E33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F47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6A7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0EB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88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251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0D0F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C72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3D3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67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CDB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F03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823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D26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D2CB8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440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5D6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D6A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A2A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61E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C00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40C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6A0D0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87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721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A2D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B54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392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53D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2CA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1DD08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1E1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68B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75F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2A7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6EA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567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940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A5C51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640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B56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1CF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F59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E1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EC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643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</w:t>
            </w:r>
          </w:p>
        </w:tc>
      </w:tr>
      <w:tr w:rsidR="00F83708" w14:paraId="0F4782C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65C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D97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645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050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C92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7FA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4F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141.54</w:t>
            </w:r>
          </w:p>
        </w:tc>
      </w:tr>
      <w:tr w:rsidR="00F83708" w14:paraId="016441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FF6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214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604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A43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D5C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227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F84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574BA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F28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15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5E1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101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B95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487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3E6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D1E8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F31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8B7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484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0CE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D12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1A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007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CFB39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70E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33F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801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D73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F10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F9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F15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481E8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979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AE9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7FF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A73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07F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DA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29C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EF4D5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893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45A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E4E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77E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DCE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D5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9D9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22231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781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615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3DD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048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598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05B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11B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3F0B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9A8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189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953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E4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538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E5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379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B72F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EB1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FBD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798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31F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B5A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E1A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E71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292A6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9B8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84C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3E2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6D5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EC6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87B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A38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C1885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B88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193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955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7B7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098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4E5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86C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DBF0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875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E7E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644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C79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04E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241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221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72ADA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1F2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AF2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102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7AD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32A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3DE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4E1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92C4E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C80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E84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ABF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4C0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7A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53A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28F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65.79</w:t>
            </w:r>
          </w:p>
        </w:tc>
      </w:tr>
      <w:tr w:rsidR="00F83708" w14:paraId="5F26756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86B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E11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0D9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475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815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90F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190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F8F2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1F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C3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273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286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CBB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423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C78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0565D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B15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B45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A35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FD5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938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316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4D6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EC842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06F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BF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54D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994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8F0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8FA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0FA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5B5D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5B4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38C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E76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53C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B4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78E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3ED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D552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4E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312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10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FDD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DA8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AF9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C4E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59DE7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E2D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7B7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995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001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7EC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9CA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1CC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637E7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82B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BEC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A7A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D64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9ED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B24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421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33237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828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00F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FA7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DB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87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F48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609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55C6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523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08A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E21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92B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0B2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9F0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FA7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3D38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AC9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ED8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743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033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44C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463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5CF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4954D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6D7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405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0FA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0A2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948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5F0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8E3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54.62</w:t>
            </w:r>
          </w:p>
        </w:tc>
      </w:tr>
      <w:tr w:rsidR="00F83708" w14:paraId="2DC3FF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5CB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E39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F05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4DC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B55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02E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4C0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16F9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41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65E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952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D90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BCF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A17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26A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CED4B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15B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6E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032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DC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3DB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D7C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8E3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9834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457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0AD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A90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D6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581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9B7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714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5283A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874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E28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16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3D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689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79B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938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3E39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255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A88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65F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BA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BF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5B7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C1D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1314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33D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C50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03B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21F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02F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C91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62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53.73</w:t>
            </w:r>
          </w:p>
        </w:tc>
      </w:tr>
      <w:tr w:rsidR="00F83708" w14:paraId="265B463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133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B86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39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782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8AA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FAB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566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B995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1AA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53B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0ED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1B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570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FBD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72F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52.40</w:t>
            </w:r>
          </w:p>
        </w:tc>
      </w:tr>
      <w:tr w:rsidR="00F83708" w14:paraId="7CA2A9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EF3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041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B25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F7E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DC5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BB7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4CC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51.71</w:t>
            </w:r>
          </w:p>
        </w:tc>
      </w:tr>
      <w:tr w:rsidR="00F83708" w14:paraId="405367C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FB1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888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E9D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0BB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4F4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E97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BD6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CD27E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09C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578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B85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703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75F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A07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CAE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7B46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159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0C2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E2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B11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B04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370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FA0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05102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8D9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B34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943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31D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26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AD3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234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77B29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ABB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0DA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AFE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816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8B6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712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F21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361A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BAB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34A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240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F3E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D67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F17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475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47.02</w:t>
            </w:r>
          </w:p>
        </w:tc>
      </w:tr>
      <w:tr w:rsidR="00F83708" w14:paraId="104E18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2FD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EA1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795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E39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51B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39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D5D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CAE3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9E9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A18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AB7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1C8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08A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F50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202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1F29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572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8E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9CF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1F8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4EE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E4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28D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89D8A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197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426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F21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9CD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BC9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BAC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591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8162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913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C9C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794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11A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5FF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17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C7D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44.35</w:t>
            </w:r>
          </w:p>
        </w:tc>
      </w:tr>
      <w:tr w:rsidR="00F83708" w14:paraId="2767A0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CBF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523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51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29D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B6C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F48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70E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10FEA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B12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CAD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2DA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C3F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42C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514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2A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3D89E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70F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468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68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2D3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2F8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78A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B75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74CD6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FE4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7C8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D64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A4C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1F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8B0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731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C3E7D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9B3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76E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9C6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0F4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99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D21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652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43.01</w:t>
            </w:r>
          </w:p>
        </w:tc>
      </w:tr>
      <w:tr w:rsidR="00F83708" w14:paraId="444ABE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189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548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BE2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555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DCE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5AB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72E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AB8D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324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79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B0F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4F9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DB5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077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7BD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3F792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FFC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A4F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E4C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A4F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0E5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EF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AEB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74358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6AC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279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9F5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128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507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1B3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1A1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42.99</w:t>
            </w:r>
          </w:p>
        </w:tc>
      </w:tr>
      <w:tr w:rsidR="00F83708" w14:paraId="72FF883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641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034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9AB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501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628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4D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3E0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CF55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A97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86A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265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B0E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44E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618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23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B09A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EAB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9E7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08D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F82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99D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87B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E18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7CF26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9A7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93F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B1B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5C6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D5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96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861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</w:tr>
      <w:tr w:rsidR="00F83708" w14:paraId="421B9EF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B45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AF7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667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C77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8F2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38F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EFF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31A4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F47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849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139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1DB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B6D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0F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058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</w:tr>
      <w:tr w:rsidR="00F83708" w14:paraId="6FE54FE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0C6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73B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45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357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8AD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3B2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1A3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852F9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825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995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AE1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6CB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750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665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39F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AC01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E88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3A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F48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7ED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4E2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9C6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1E4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FD48B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1DE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993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B2F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F34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D5B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391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78B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CEAE4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C88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7AA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BA1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AE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DD6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774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30F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37.74</w:t>
            </w:r>
          </w:p>
        </w:tc>
      </w:tr>
      <w:tr w:rsidR="00F83708" w14:paraId="02A426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0A1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4FF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46F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83B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E2F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4EF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46C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3FEDD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5EB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E95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E90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144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101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20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B2B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1E55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468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3CC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82E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399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E8B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7E0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1B9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F0C5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0B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F51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C37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948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D76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A8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6E8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B485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191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746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DD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7D7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10F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227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45F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F0EF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A1A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A0A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0A2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E7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B14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939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B39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5BCD3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676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F1D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7B3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DB7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526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78F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B71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36.27</w:t>
            </w:r>
          </w:p>
        </w:tc>
      </w:tr>
      <w:tr w:rsidR="00F83708" w14:paraId="29F0723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EC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FB5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09B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D23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6A2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666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279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D72B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B90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D53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239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0B1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5DF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96A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884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B708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F7E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29F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616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DA7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0C2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0F0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FCA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B0716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380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46E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FA9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716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F8D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811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24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FF6D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B2A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2DE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9AE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054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7E9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BF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6D2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10DD4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4EB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D3F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E37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610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E6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E4C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D3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C2604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60E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509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7DA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CB0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1A6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3C2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4A3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33.60</w:t>
            </w:r>
          </w:p>
        </w:tc>
      </w:tr>
      <w:tr w:rsidR="00F83708" w14:paraId="306738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589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D1C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A61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C2A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463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E7F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EC2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20339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E6C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D80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36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AC7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35E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78B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04B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E2A1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75A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45B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121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0A0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84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509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ADB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D3A3F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D7B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492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804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ECE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625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48A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213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D3809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558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3A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CCA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B02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C8D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1B9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4DF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43769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A06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962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F10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554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123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D88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90A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B193C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852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1A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4F2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212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90B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65B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BF5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16011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E74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9C2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594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A47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6A3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1A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75D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0CED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4F9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24A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A50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D22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A92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B39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A13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274A9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2BE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D13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883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D0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BAB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32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1A1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DA7F2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46C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0A8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5B2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242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BA5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6E6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D07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D7797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CE1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489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759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554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669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BB0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4F6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01B0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AEA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057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927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50A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8D7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601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210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47B165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5E1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CD1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A4F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18A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3D3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8EB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D7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30.91</w:t>
            </w:r>
          </w:p>
        </w:tc>
      </w:tr>
      <w:tr w:rsidR="00F83708" w14:paraId="56136B7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523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C71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B34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A51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7D7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070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83C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93619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E28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20A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403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75D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5B4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BD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135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478E5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4B5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483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71B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46F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5FE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0EC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FDD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3CFA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C21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013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3DF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2C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57E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38A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D0F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26D2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464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767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17C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DDD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DE5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90E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272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0DE97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978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83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8F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A00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8B2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A63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750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D2553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249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97B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90B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AE2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284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496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B87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6346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ADF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BA7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C0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6BE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FE9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305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ADA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5CF5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79D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F88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5E5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16A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733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922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545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89F8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9AC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DEB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069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CA2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3EA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54E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513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56E6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FE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F67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309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5DE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317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6EB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417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DEBB6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691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6EA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2B4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E67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9E3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2F6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827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</w:t>
            </w:r>
          </w:p>
        </w:tc>
      </w:tr>
      <w:tr w:rsidR="00F83708" w14:paraId="33E1E0B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74D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542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187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E59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10B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B0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C82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60D14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781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8F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0BB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F2B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E93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E66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4C1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E1B1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921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B99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383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DA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315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684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C7A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784B88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EA6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B74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BA1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0A7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90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EB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BF8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DB65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9D1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55B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DBC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4AF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A1D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C73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F48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2C12C4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222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21D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36C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0CB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0A3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E3F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65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422237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6F2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597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2F9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8F3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8D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72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13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6BA02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73C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948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818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8AB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350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8E0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72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0036D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C4D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593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F96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433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400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18E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B28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6AA371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4DA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F6D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935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6D9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C05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994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15B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61B6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2ED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40F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7A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DC3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079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2E8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18B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6F4C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176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0F4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94F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F2F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9D2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D90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D8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3B37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52A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99D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A3A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996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1BB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0DC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935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7B3D3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9B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7A9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6B2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FAE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8A8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976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470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54EE0F1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7C1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D85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A4B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09B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19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2AA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873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CECA7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63D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8D8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7CC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FDD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E9B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BD8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B38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957A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A27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789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FC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ADE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A3C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6E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B81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1ECD1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993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42A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213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11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71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51C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100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7043175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F33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722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22A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950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0C9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5F2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7CD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BBC71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24F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809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4B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E6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ED5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FEA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B7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0C6006D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222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65A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B78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367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E72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875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9CA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5611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42D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F7D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B6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F3F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4F5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A8B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47B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6B0AD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30B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D7A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4DD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BDA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D32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F4C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808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CCF7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C9D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2E9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3CD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F57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6DE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FE7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DDC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796E0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D81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7D7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25E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448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11D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5C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057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82431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E90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22F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2A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5AC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FF6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DFC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211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2E8C1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56E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368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78C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281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E8A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406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3BA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71BEE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236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444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E6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451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584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9D5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F93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4EBB2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BA3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13F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EEC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FD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FCF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845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C19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1F2E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EA6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FB2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4E6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2A7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A46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14F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26A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44F4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40F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67E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FBA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B11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C8E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28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A73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</w:tr>
      <w:tr w:rsidR="00F83708" w14:paraId="18968FF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2F9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BC2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975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AFD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63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D31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DD1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4099BC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D15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C66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1C5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633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257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4CD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4E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E96F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AAD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D65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148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15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419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111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E4C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72E2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A4B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079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5D7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C1D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D71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594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82E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9E38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A67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689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7B9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564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809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37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F41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7011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CB8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C11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A16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F3A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BB7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6A9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7F2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C5C58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253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88D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7FC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38B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A2E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517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438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2D885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777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EB0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C8C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016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86D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ADE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53F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CE3E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34C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EFD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02D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23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9F8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6F8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910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22.85</w:t>
            </w:r>
          </w:p>
        </w:tc>
      </w:tr>
      <w:tr w:rsidR="00F83708" w14:paraId="32B7001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114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1AB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891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8D3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6CB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91B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C2F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92B56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C16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94D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D96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A8D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A26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170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73B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CA50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E8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D97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EB3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5E2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22A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CFB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D36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CB86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98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088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D8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B10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C44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E01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D92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FCA17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6C5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07A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AF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875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1E7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A71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4F2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26268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7D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ADA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E22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B7B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018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B5C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2DC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1284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041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480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B54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874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D0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63B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3C3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21.52</w:t>
            </w:r>
          </w:p>
        </w:tc>
      </w:tr>
      <w:tr w:rsidR="00F83708" w14:paraId="58222A8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DEA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F6F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AD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3AE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841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88F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224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E28A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5E1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EF8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C35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F9F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D59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E09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0B1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21.49</w:t>
            </w:r>
          </w:p>
        </w:tc>
      </w:tr>
      <w:tr w:rsidR="00F83708" w14:paraId="745161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EC9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6EE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077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3D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279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44F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145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76EA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73E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5DD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CA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4D5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A48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E9A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9FD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8DAC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F42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6BB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EF1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C4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88C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E4C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A5F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E7F5A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297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322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2F6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E48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45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8CD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357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BD5E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76C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A53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D7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721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DFD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15F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200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570B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A0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503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3B5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FB5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A17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381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77A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A3BA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1AD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0AA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1FF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5CF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7EA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842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304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3118162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2AB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C59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ABC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7EF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EA9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811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86A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851C6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75B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A45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6AF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09C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3DF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FA7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2FA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D4E49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F33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7A7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EA7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AE5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2FD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014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695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E61B2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347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7E7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28A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015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430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3A7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6D7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69ED45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D40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B71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EBE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376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8F3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6C4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89C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9FC6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CDB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F89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F98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F6B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18F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183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282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E2E0B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12C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968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EF8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EFE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9CF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5A5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A35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57788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372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E22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ADA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BEF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0B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948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563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B166D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84A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8BB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5AB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247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3F7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485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479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18.82</w:t>
            </w:r>
          </w:p>
        </w:tc>
      </w:tr>
      <w:tr w:rsidR="00F83708" w14:paraId="538BAF4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31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4C0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7B8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8B0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DCF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13C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7B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5D0C4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00C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B2E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687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A74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900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541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A0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</w:tr>
      <w:tr w:rsidR="00F83708" w14:paraId="609C2A7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DC2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BDB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39B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7C1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8E0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4B1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EC9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E7144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50A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9DE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39A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BF1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240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1F4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4D8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A33D4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132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06D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47C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2EF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159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AF5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E9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16.91</w:t>
            </w:r>
          </w:p>
        </w:tc>
      </w:tr>
      <w:tr w:rsidR="00F83708" w14:paraId="3F6C07D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09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75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A01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E63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631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765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DAA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C75404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6C8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5BD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CAC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F05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D37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F4B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264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F443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11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E30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E50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762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88B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233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2DA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7B405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114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AB1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E3F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9E5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9F5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C7C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A57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</w:tr>
      <w:tr w:rsidR="00F83708" w14:paraId="619E75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0DD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55D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B5C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DF3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A7F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8A5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29D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ACF54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D69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E2E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549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E0B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1E4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4C8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ED5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9576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B8F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F06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565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392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231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86B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F7C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3532F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963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305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524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925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3A8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6CF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68B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45EDA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A8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B42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6E5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EFE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697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ED5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ACA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201A5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A0E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697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771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88E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D5B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C49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DA1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15.66</w:t>
            </w:r>
          </w:p>
        </w:tc>
      </w:tr>
      <w:tr w:rsidR="00F83708" w14:paraId="61110B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08D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4ED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101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223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ABA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453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4D7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B68C6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EF9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AC7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C7C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0AC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349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062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C76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A944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457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59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0EA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145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4D8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B88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6E4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7BF4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955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7F1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8B7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F35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4FC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D7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6F2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14.74</w:t>
            </w:r>
          </w:p>
        </w:tc>
      </w:tr>
      <w:tr w:rsidR="00F83708" w14:paraId="7AB6CC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06C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90B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E4F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91A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76E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F8D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C19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14.26</w:t>
            </w:r>
          </w:p>
        </w:tc>
      </w:tr>
      <w:tr w:rsidR="00F83708" w14:paraId="64F02C8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B7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148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747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1E1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719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746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0AC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E511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8E4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E0C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5F5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F07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24C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B4F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172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5A75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DE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D10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A0B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E5B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AD9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710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A89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66A123F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373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43C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19A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B03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D58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4DC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83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9CA7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D7D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89F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AEF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773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ADC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444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F72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</w:t>
            </w:r>
          </w:p>
        </w:tc>
      </w:tr>
      <w:tr w:rsidR="00F83708" w14:paraId="56EEEED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E81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081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FFC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8A7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ECD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FD2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491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F6872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D7B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36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A76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751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553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89F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5D4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12.51</w:t>
            </w:r>
          </w:p>
        </w:tc>
      </w:tr>
      <w:tr w:rsidR="00F83708" w14:paraId="477FBE0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CA5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936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B39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A5B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514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7C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43F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0466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A4C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4F8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FB6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D7C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C0A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B83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43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11.78</w:t>
            </w:r>
          </w:p>
        </w:tc>
      </w:tr>
      <w:tr w:rsidR="00F83708" w14:paraId="2BF9DA4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369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1EB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941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105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33C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66A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61F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96DD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6E8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43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E9B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77E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B9D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442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A04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11.07</w:t>
            </w:r>
          </w:p>
        </w:tc>
      </w:tr>
      <w:tr w:rsidR="00F83708" w14:paraId="4B071F4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883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3B9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BCC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F4E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4DA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1D1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791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36EE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78D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BD0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5E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B55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69E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9A3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326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79C4D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185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FEC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E8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E8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287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535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26A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</w:t>
            </w:r>
          </w:p>
        </w:tc>
      </w:tr>
      <w:tr w:rsidR="00F83708" w14:paraId="7755B35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166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36F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F2B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4C0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AD9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B4A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2BE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8D00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E23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507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5F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523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E6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425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45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</w:tr>
      <w:tr w:rsidR="00F83708" w14:paraId="7A31811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3B2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83B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14E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588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9A9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273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544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0C7B4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32B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C17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6B4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497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43A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335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2F1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28A4B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1A8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739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30F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A23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ED9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7A6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152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D017B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300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445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CA7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781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214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D46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939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18CD5B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BE5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FE8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C9E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360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346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455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194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6EA4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FD5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616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680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F7D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6A8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CBA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A08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9DA1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2AB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F64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EB8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604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80A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3F2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AA8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D3D29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2E6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B7C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9E1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B59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AA0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9EF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556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A5356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3EE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B6F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FD7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69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003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B9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77E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80E41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F6E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8CD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2EF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928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77B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065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74F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4B9870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C1B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7FE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B13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4C0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B2D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758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542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</w:t>
            </w:r>
          </w:p>
        </w:tc>
      </w:tr>
      <w:tr w:rsidR="00F83708" w14:paraId="2E72FAD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EE6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C87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D6D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529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B0F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197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D4B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757E2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D37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6B5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E7A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E6D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90D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80C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DD8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</w:tr>
      <w:tr w:rsidR="00F83708" w14:paraId="77A33A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692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72E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DE5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A30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A41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9C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67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</w:t>
            </w:r>
          </w:p>
        </w:tc>
      </w:tr>
      <w:tr w:rsidR="00F83708" w14:paraId="1CB819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5C0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5BB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235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7EB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9D1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259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232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</w:t>
            </w:r>
          </w:p>
        </w:tc>
      </w:tr>
      <w:tr w:rsidR="00F83708" w14:paraId="5D5F12B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252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24C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D43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79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2CC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CA6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92B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2E256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E3E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0CD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BA1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F56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29B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29E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7AC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0001A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E62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8A4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806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CF7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07F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A6D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434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526AF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C18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A35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4F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3DB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3EA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FC8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A3D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53.74</w:t>
            </w:r>
          </w:p>
        </w:tc>
      </w:tr>
      <w:tr w:rsidR="00F83708" w14:paraId="4D31782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8E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43E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ABF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F63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9BA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19C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FF8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62B2A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A3C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B1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76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493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529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064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D21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0DEF6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BCC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37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AA4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BBD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2D3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BD0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DA6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839F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589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05E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A64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08C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260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961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F3C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CEFB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06D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FF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378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11E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AD3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796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4C3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6B6E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E99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1B0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136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D40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410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C59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243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79C9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0CF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874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B1A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BD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185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149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A2D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44.35</w:t>
            </w:r>
          </w:p>
        </w:tc>
      </w:tr>
      <w:tr w:rsidR="00F83708" w14:paraId="754A4D5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6FC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D61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7BE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87A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C8D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ADD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596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75EFC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6C5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280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A14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65A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3DB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A68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8D2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FB1B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F4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A7C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86B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00F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8B8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A98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F4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3A90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EF7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F57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8CE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351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181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632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D40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D208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921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727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24F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ECC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1BE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F9A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5D4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959FE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1A5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80B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B54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851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E8C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CA6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6E3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E9183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43A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1D6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C53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C41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2EC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BE9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785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290D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340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47A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391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395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CC1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702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69F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97F7E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A30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127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2AF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DB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7ED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2D2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498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FC88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E08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D57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6AF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FD6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F3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EF7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345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862D6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083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89F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6C6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A03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BC5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002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2BC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6187C07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7A2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2E9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2EF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8B2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206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784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B1B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15EE0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FAB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BEF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59C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259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29F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D21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8FD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7C2983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A84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E6E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978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37A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06D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0B0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65F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065D7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724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715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F3D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4F6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881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245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22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39E88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0F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ED1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F06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908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7C6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70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889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8A31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AC2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F6B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ADF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1AF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137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5A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48C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25.54</w:t>
            </w:r>
          </w:p>
        </w:tc>
      </w:tr>
      <w:tr w:rsidR="00F83708" w14:paraId="7BC10A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4AB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25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6C1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8E5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36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214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E9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8672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FD6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285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B2C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5D3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43B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012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F23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FDEB2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97F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B34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FFC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EDE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22E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E9C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11B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882EC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390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9CF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6F9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D09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405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6BB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C18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91A90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70C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277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892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9DF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8E1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5F7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B7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F7745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F77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15A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CDF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77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E6A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EA5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BB1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7A09B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610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E9B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CEA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951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73C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F48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4F8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018A8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CF4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BD5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0E9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607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7FC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9BA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6B5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D1D2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BE5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7FA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0B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FB1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DE2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21F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9C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</w:tr>
      <w:tr w:rsidR="00F83708" w14:paraId="29D2D95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C6E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07F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0B3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31D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AF8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6F7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A82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15.08</w:t>
            </w:r>
          </w:p>
        </w:tc>
      </w:tr>
      <w:tr w:rsidR="00F83708" w14:paraId="03A92C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7EF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87A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FBF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B55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796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F38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9CC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</w:tr>
      <w:tr w:rsidR="00F83708" w14:paraId="6439EC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C90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214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554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8D3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A60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5EF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5FA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90A1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539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793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33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C8B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1E2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D0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BB0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13.95</w:t>
            </w:r>
          </w:p>
        </w:tc>
      </w:tr>
      <w:tr w:rsidR="00F83708" w14:paraId="3B559D3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B38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0B3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083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951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493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0CF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147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2040D7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CFC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069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AD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76C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73D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6C9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ACB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A684E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6D9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FAD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927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134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FB6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CE5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D2E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5E0D6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DB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A41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05A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9F5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537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9A5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B94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</w:t>
            </w:r>
          </w:p>
        </w:tc>
      </w:tr>
      <w:tr w:rsidR="00F83708" w14:paraId="7538EA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64F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070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F12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8BC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00F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17E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10F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ADB6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9D1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6C8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C87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717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7D9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D82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C12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</w:t>
            </w:r>
          </w:p>
        </w:tc>
      </w:tr>
      <w:tr w:rsidR="00F83708" w14:paraId="19D153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C23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9F8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17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642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FD3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5F8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C27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</w:t>
            </w:r>
          </w:p>
        </w:tc>
      </w:tr>
      <w:tr w:rsidR="00F83708" w14:paraId="6079B63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096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78F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964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94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691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203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4AA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B4DE5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49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B2E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4AD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283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308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AD3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A22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46695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BC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DD3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6E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DAF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F23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C86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0C0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E520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30F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05C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27D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CA4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CD8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A10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73A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79669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EF9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826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804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65D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9D8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E65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7AA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</w:t>
            </w:r>
          </w:p>
        </w:tc>
      </w:tr>
      <w:tr w:rsidR="00F83708" w14:paraId="125B5C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125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670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6B4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4BB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EDE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380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F5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</w:t>
            </w:r>
          </w:p>
        </w:tc>
      </w:tr>
      <w:tr w:rsidR="00F83708" w14:paraId="72CBC3C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5ED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61C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C24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641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745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BFB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45E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2F1D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275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58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F34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C0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73E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599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1D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0E98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0A4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063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FB6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979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479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39A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B64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35.36</w:t>
            </w:r>
          </w:p>
        </w:tc>
      </w:tr>
      <w:tr w:rsidR="00F83708" w14:paraId="703C853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E2E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E2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D47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3C6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380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12D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4E7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35.30</w:t>
            </w:r>
          </w:p>
        </w:tc>
      </w:tr>
      <w:tr w:rsidR="00F83708" w14:paraId="0C23077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FC3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C74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8BE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7B8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0B1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7BC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64D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1D056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2EE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59E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BF3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8B7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1D2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D97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FC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A8E7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5CE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130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E19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A16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76E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28D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82C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7EA63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1CC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F8F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F37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534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673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A48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77F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F91F4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E84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03D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4C0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7D4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BBF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C82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E68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29.55</w:t>
            </w:r>
          </w:p>
        </w:tc>
      </w:tr>
      <w:tr w:rsidR="00F83708" w14:paraId="4A91E11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16E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0C6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1D0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11F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D98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959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865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DF280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5D6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872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2DF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E85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6BC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891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289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1850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0C5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C27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35D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693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373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37B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582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8298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5C5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32A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40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75F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973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F8D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239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7248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59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B6C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F06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860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F2A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46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CDF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3F94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634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CD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600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8AB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B07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36C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915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0270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6E2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3B5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902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60A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B2F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AA5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3B9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6E51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8F6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68A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91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7E5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AB9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A08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29B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42E67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7FE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EE0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92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D87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534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E32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FF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07253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117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A53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A30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3DC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688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AEA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059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93EA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BA8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DDA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376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63E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DB3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0B0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0EE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66CC2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FBB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E96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2FF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2C7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833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BDF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BBF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21E0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202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594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DC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609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231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D27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DF2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66F41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4E0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4B5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CF9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A63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4C6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990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B84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D931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E13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49D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03E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D16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992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050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195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0CCED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F5A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19F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A89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468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8C5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3FA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18A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B17D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900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F9B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BA2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60B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C2C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AF5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4A0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FADDB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080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87C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D15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1BD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D4D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1EB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095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24.04</w:t>
            </w:r>
          </w:p>
        </w:tc>
      </w:tr>
      <w:tr w:rsidR="00F83708" w14:paraId="0B5457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8CD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C62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276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9CB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540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BAB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5EA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67E18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067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AE9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16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C94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71D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8B6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E63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BCADA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2DB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C45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28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E8A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344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087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1DA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</w:t>
            </w:r>
          </w:p>
        </w:tc>
      </w:tr>
      <w:tr w:rsidR="00F83708" w14:paraId="0588CAA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F5C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E68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E1F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A8E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5C2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B89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6F9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C144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299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A89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37A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F5F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245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E87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FC2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43E1C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989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229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532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DE0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02A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C30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E2F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E8B16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A3B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4E4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0DB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F2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876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49C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61D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8964A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B5F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C18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C47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D3B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150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1FF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46F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20A0BB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80E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57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680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4F1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41D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19B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FF2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D1F2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A21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3E3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A49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D52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3D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70E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A3A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D5A36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2EE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638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F43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21D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08C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764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739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E8AA3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AF1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D53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680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ECE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3B4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080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6D7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E34D9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7D3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8F0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B8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BDA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F1A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580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E33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1891C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394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FA6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33C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491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475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9AD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410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16.46</w:t>
            </w:r>
          </w:p>
        </w:tc>
      </w:tr>
      <w:tr w:rsidR="00F83708" w14:paraId="0CFA4B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D24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239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AD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0EB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903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33C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9F0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8162B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DE2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7CF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9EC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D90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BAA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16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56F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1FFF3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431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3A9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FD6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63D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F81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636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E36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DC99D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DBC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A53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9D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6CA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6F2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1E4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55C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020FC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7A1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732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D24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75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E97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3D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8FB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4BF6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545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1B0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D82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A44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456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163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12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4CD1F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F69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4F6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E18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53A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50D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6F6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96C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D9203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EB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D1B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5BE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144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35E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F6E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C4F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6501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601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226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009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F8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ACE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6B2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7F2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15143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D4F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7F6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755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320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F42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9C0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A90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9.41</w:t>
            </w:r>
          </w:p>
        </w:tc>
      </w:tr>
      <w:tr w:rsidR="00F83708" w14:paraId="64F807F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617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E15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86E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16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D95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7DF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8A0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B5B9D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69D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C7F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1B5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F76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6E4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948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C0C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A35D5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826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C40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2AF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56C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409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FCD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3E3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7EE22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08A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FDE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38A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E96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F6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876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FB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</w:t>
            </w:r>
          </w:p>
        </w:tc>
      </w:tr>
      <w:tr w:rsidR="00F83708" w14:paraId="44B3FA9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5F5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D4C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8CB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A73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EBF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A8F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1A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9D40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096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AF5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27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D4C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D53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3C2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4ED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2718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C9F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EF5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A69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CA4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BC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6C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BC6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4CAE5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525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312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A6C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B0C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2D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822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881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60.49</w:t>
            </w:r>
          </w:p>
        </w:tc>
      </w:tr>
      <w:tr w:rsidR="00F83708" w14:paraId="64CF68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92B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B3D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0B9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80A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655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02C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309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BAAFA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51D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A0E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02E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1A1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DDF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2B2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FF0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CBBF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222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525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9F3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DC8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F34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B73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0D9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68C9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D43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5F6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265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F03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D9D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DCE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62D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B2C85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60E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ECC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3D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704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477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F8D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1F7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A329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DD8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C07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227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E59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AEA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844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554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B8BEA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CEA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A81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540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300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940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A2E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F83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</w:tr>
      <w:tr w:rsidR="00F83708" w14:paraId="07184FD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7D5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49E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098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E62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FA8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247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0D7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D69A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C05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A3A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8FC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4E2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1CE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E07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228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BAEE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0B0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E4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B22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2DE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E80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B40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247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27.73</w:t>
            </w:r>
          </w:p>
        </w:tc>
      </w:tr>
      <w:tr w:rsidR="00F83708" w14:paraId="4D9A9DC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040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563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889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38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39A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827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74E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E002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4AF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07A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6B8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C7C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EA0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93D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B73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FAB15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EF5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627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CA1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A6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BB1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26F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B3F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7FAC89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381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C10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5C3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A4F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BBF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213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16B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B30B6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EB0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3E9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00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2BC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A3C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961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660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4D3E569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9F5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BB2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155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989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6C7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5DB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4D5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3B7F6F5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5C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33A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5AB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263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7A2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72D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AB2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FFEA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F21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0C9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C3B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452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B39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9A3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F1C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43D0A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560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12F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A13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F03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603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B30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07B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7CF7960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7C7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AE1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738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653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D7A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466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FC7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0EB2D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BB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FB8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342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D02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0BF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39C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99C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2B7E5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056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F99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7C3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28A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60C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CE3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682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8809D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997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EC4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5BE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526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44B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0B2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0AA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68B6D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F41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E3F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9AD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077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5A8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943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2B7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982B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B63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0F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09C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F26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1F0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059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440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25.54</w:t>
            </w:r>
          </w:p>
        </w:tc>
      </w:tr>
      <w:tr w:rsidR="00F83708" w14:paraId="441359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9E5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61B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201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9F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F25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91F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88F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304D0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113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7D9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EFF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FC5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16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F12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83D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E6C6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6EE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383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A1B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D2D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4BD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486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B48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E596E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498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DC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A89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28C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F18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3F2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476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009B1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AE2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026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D6E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D14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FCA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EC6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7C0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C506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A51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13E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CE2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6BB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176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AF9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ED5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73C3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821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A44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35D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BCE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06B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3F9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4AA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</w:tr>
      <w:tr w:rsidR="00F83708" w14:paraId="7E2F0AE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A6D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9A6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C7C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020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CA1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E58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A04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79CCC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281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794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76C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EF9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1ED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024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DC9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17.40</w:t>
            </w:r>
          </w:p>
        </w:tc>
      </w:tr>
      <w:tr w:rsidR="00F83708" w14:paraId="6B1AFB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152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0DD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A6D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09F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030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532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F83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EB5C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4E4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087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3E5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28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45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8B7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B38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C9E3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890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56E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E4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B36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923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97A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EF9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</w:tr>
      <w:tr w:rsidR="00F83708" w14:paraId="739EFD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D63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DC6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FC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AE2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AD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993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F71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FD8D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D10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E83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BC3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7F5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1A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C8A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818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761EC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0E0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96A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2ED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C75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A1D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B3C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D20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522CE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87A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582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AA6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09F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6C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1DF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792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</w:tr>
      <w:tr w:rsidR="00F83708" w14:paraId="4F22410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11C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822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FF3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871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116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797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701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A74C4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6B3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BEB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A2D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943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C81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52E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366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</w:t>
            </w:r>
          </w:p>
        </w:tc>
      </w:tr>
      <w:tr w:rsidR="00F83708" w14:paraId="23C68C5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5E7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3A4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CE6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973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93A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AC3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C01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</w:t>
            </w:r>
          </w:p>
        </w:tc>
      </w:tr>
      <w:tr w:rsidR="00F83708" w14:paraId="644F6FB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1DF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ECD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6E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8AA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458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CF1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6C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</w:t>
            </w:r>
          </w:p>
        </w:tc>
      </w:tr>
      <w:tr w:rsidR="00F83708" w14:paraId="3F0857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DE8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288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307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52F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458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852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E03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</w:tr>
      <w:tr w:rsidR="00F83708" w14:paraId="3F93A14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4A5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67E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73B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53C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710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629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33.165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2E4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530.64</w:t>
            </w:r>
          </w:p>
        </w:tc>
      </w:tr>
      <w:tr w:rsidR="00F83708" w14:paraId="682D8D2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E87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171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D1C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198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4D7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DF3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C93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267E4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D38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418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C00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463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56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A72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37A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3F814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7BA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0C2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3C9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EE2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515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5F1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2FD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192.74</w:t>
            </w:r>
          </w:p>
        </w:tc>
      </w:tr>
      <w:tr w:rsidR="00F83708" w14:paraId="72F021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F51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7BA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BC7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2C7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9A3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583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B98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E51F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B2B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602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4E5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91F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776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25B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AAE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CA53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F73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92B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22C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444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ACA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D14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BB4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C7AB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30E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F2D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3C1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61C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265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074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7A0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E6140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675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2C2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967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471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646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58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F5E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161.23</w:t>
            </w:r>
          </w:p>
        </w:tc>
      </w:tr>
      <w:tr w:rsidR="00F83708" w14:paraId="0F83156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B0C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7F7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BC5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38A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BA1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55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29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B34AA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8A8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808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2ED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7E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F5A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3A8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7C2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9E28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457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D85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508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44C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5EE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FA2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55A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87299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DB1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E2A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59E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5C2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9C8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AE1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D64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21AA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3AB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99F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F61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37A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DDA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122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E61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F568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56B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EDC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E36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00E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C23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CE9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963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5D62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FC3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BB8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B80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C1D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437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062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9E3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07B1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8C9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2F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CF4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50C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8E0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37A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FFF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BBB61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EE1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B94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F35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EEF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5E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A24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804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CF7DF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621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D96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B1D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1CD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EDB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B1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480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1E7573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FE0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30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DF6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7A8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7FD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648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F79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118.17</w:t>
            </w:r>
          </w:p>
        </w:tc>
      </w:tr>
      <w:tr w:rsidR="00F83708" w14:paraId="76EF386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8D7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CD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9EF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009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6B6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C9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1B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CBF7A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397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5A3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1B4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3E7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40D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94E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7B3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1C209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7CD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91F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AE3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436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6EC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A33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B25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50E3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A18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C25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CF0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9A1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27F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B3C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D3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31E6E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416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C12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5BD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BA5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6AE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06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35A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BFC04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431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09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01A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2CF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BE5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A0B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D1C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C2E5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026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49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8E7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590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2EA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867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047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4028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61D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02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E50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BED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E71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C71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08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101.74</w:t>
            </w:r>
          </w:p>
        </w:tc>
      </w:tr>
      <w:tr w:rsidR="00F83708" w14:paraId="326D1E9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468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053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D8C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B90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70F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5A7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69F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7AD33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2B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ED9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B45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E50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4C2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4F0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EC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F40E5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5EC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E20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ECC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8B2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0FA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690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0E9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4E69C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704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769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AB7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7F7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B20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BFB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F5A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94.08</w:t>
            </w:r>
          </w:p>
        </w:tc>
      </w:tr>
      <w:tr w:rsidR="00F83708" w14:paraId="321A681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C32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F20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800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25F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E69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2E5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B99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9A9E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7B3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E5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B08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E0A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928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0D3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8A4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3B331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EBD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622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AD2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3AC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029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7BD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39B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88.41</w:t>
            </w:r>
          </w:p>
        </w:tc>
      </w:tr>
      <w:tr w:rsidR="00F83708" w14:paraId="5B5C99A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4EF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50B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319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BEE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C9A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2C0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5E3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F33E7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019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12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E3C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7E3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1DE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A24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0D4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85.98</w:t>
            </w:r>
          </w:p>
        </w:tc>
      </w:tr>
      <w:tr w:rsidR="00F83708" w14:paraId="3330BE8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0D4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D2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45A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1F0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FC8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A4B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912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FD97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9B0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E99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A51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0D1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8E0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92B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DEC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D2161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1FF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251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56D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C59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357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352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FD1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80.64</w:t>
            </w:r>
          </w:p>
        </w:tc>
      </w:tr>
      <w:tr w:rsidR="00F83708" w14:paraId="2A6AEF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72E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107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68C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239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971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346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A7E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AC6FD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C22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9C6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1A7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428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6F6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211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B04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D8CDB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B73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BB1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7A6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07A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E17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86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061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1052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918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A44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A1E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789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AC8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60B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ACE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FD1E6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194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200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767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0AE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B60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877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111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80.62</w:t>
            </w:r>
          </w:p>
        </w:tc>
      </w:tr>
      <w:tr w:rsidR="00F83708" w14:paraId="4C2DF80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35C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2B4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C3D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2BD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4BF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540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C93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6856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1FD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48F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0A5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F35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006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B7D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CDD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33D06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BB4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46C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380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88A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04F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6F7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324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9E30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DDB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80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C49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C3B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CA4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9D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054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164AB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BA7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518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CE5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E0F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66B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8DD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952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D2DAF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C70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6F0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4E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4B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8C2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340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3BB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75.25</w:t>
            </w:r>
          </w:p>
        </w:tc>
      </w:tr>
      <w:tr w:rsidR="00F83708" w14:paraId="486C4C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4C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BD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AC8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DBD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385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3C3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2AA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3B105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0B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2FF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130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B31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89D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969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5AB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1019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E8B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7F3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A99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4EA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CC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4FC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BC9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19ECD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C0A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EB3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581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C32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1AB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23F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B3C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4773A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100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09E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B71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E9D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8E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9CC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553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A1ACD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BBD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F0B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8D9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D57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D10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072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671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F7E4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F8F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A5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28B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6D0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AB6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344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5B8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31F8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4EA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108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27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3E2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7B0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EC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38A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32A6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43D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978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F96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4C3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B8A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84A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2A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67.20</w:t>
            </w:r>
          </w:p>
        </w:tc>
      </w:tr>
      <w:tr w:rsidR="00F83708" w14:paraId="05986FD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301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2C2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709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028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E3C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31D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41C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741AA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7A7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577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D20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A37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5A8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794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E5C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67.20</w:t>
            </w:r>
          </w:p>
        </w:tc>
      </w:tr>
      <w:tr w:rsidR="00F83708" w14:paraId="78475F7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F38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323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C6E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5F2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869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B2A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841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86E3B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573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DD7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147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F92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0A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6E8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5CE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1AC77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AE3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3A3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0CB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294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C07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EE7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1B2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67.18</w:t>
            </w:r>
          </w:p>
        </w:tc>
      </w:tr>
      <w:tr w:rsidR="00F83708" w14:paraId="503C25E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289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A39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969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980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33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108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4F1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D4C67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79D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FD3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448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E91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FC5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999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198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9D509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E73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CB4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440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49D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BA6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0A5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D15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EB4E0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891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0CF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BA1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FDD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5D2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1DF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8DF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66.07</w:t>
            </w:r>
          </w:p>
        </w:tc>
      </w:tr>
      <w:tr w:rsidR="00F83708" w14:paraId="446D49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DB8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B7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B76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028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064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B85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B1D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D71DD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606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689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F57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CFC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B1A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718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66B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A0EC4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88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B21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87B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ECB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0E5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D6A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B23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9DBD0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683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2D4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892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DC7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F62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920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CCC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0C46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94F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352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2D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E5E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FCB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712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CB3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9F0A9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71D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04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F5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2CC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AF7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B79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F74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39368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2C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BEE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499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B96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08B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8E8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A56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696AC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C9D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784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B7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C83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A68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38C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9CA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</w:t>
            </w:r>
          </w:p>
        </w:tc>
      </w:tr>
      <w:tr w:rsidR="00F83708" w14:paraId="5C9729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176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85D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9A3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81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CD1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4E2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127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503D1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39D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BB3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A9F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4C5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A9F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00D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89C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A749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5B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362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C10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15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3D5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431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90D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0B753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15B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8E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DA0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E6C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06F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3E6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67D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4BC23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CCD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2A6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66E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417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D31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CB1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602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97566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599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923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77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144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725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86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5C5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EE600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9C9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6C7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9A1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40F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B33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77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9D7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53.74</w:t>
            </w:r>
          </w:p>
        </w:tc>
      </w:tr>
      <w:tr w:rsidR="00F83708" w14:paraId="623981B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80F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F7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30D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0B0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A9E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6CF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671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0422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228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E9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B30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03A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4DD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F6E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671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35681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2F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9E8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904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EE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342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D77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59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52.40</w:t>
            </w:r>
          </w:p>
        </w:tc>
      </w:tr>
      <w:tr w:rsidR="00F83708" w14:paraId="62FB69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76F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BB6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E20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47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98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4B3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BD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C143A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44D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A93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9C5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379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C1F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29A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E36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B3EED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E09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BFC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12F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92A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3D4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BBE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8DD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F8612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FA3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4F6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2F9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B13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4C4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B03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EB7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7CE7F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2F2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265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8F4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DD4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A0E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CBB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078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A1117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B68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6E1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878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901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B10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45F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181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68F6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6FA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16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1B0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E44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958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423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0BB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D6411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82A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D20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43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F4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685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B8C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82F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49.70</w:t>
            </w:r>
          </w:p>
        </w:tc>
      </w:tr>
      <w:tr w:rsidR="00F83708" w14:paraId="458F8B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CFB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97B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EE0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4CF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8C0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A60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F63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5CA0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550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25A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119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087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804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467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BDA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3DE65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84B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9B2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B85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E90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C97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9AF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47B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5FA8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9A6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3F2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83F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BCD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8C0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0B1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95A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47.02</w:t>
            </w:r>
          </w:p>
        </w:tc>
      </w:tr>
      <w:tr w:rsidR="00F83708" w14:paraId="49066B1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0FC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AF5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F02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911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7C2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C6B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633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55DA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45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A47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121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9FF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2D8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655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7F6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462E4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3EC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0E2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942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B21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3C8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429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612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9C43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000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0AB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84B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D8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FC3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5DC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BB1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6CAB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964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B65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B52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DF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5FE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63A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8CF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676B1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C81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CAC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0B8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7A0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405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3D8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734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F4B7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40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590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ED4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E51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571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BAC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9FB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DC2C2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A24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792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2FD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F4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ADD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87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CE6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649C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7C5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032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B82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EC5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D2A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B5D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66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673B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E1D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1C0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68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F51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539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85B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13B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83708" w14:paraId="5491CC8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F8E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39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0DA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106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9AB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EB4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4A8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B6341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44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5BE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680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D94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032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A9C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316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44B3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9CA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675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D91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4FD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C22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428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C1B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83708" w14:paraId="31DE219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D9F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857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10B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597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27C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D8A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44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08234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C53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33D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060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775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A8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D2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81E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37.63</w:t>
            </w:r>
          </w:p>
        </w:tc>
      </w:tr>
      <w:tr w:rsidR="00F83708" w14:paraId="6DDAEE6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F99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D4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FBC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F42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6CB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DA6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4C4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40FF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9BE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DDF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2A4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DFC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141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B0D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8D5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123E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56C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983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BD7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5B9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A85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D64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18C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0047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70F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7C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2CF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15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9DC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69F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44C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36.27</w:t>
            </w:r>
          </w:p>
        </w:tc>
      </w:tr>
      <w:tr w:rsidR="00F83708" w14:paraId="339AC4E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A32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8C0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201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436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375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9CE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6C3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85E68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0C2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57C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4F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D3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721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994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E7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6262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A28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723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C8F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1A2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4B4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AED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DA3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4D687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588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72B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900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793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102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921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E6A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7726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DB6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351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C17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64A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70B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473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51C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16DD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10D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10F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E59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910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718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559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C3B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B114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E95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021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990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6C7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11D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4E6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E10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33.58</w:t>
            </w:r>
          </w:p>
        </w:tc>
      </w:tr>
      <w:tr w:rsidR="00F83708" w14:paraId="243F693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809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694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E38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865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B27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D74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EF7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BE1E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3B0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348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A30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95F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E2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8B4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AF7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30.64</w:t>
            </w:r>
          </w:p>
        </w:tc>
      </w:tr>
      <w:tr w:rsidR="00F83708" w14:paraId="0CA37F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E03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3E4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CE5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6B9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548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921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7A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30.31</w:t>
            </w:r>
          </w:p>
        </w:tc>
      </w:tr>
      <w:tr w:rsidR="00F83708" w14:paraId="24AFC1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2C0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6EA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FF2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C8E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8F6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08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A6E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29.55</w:t>
            </w:r>
          </w:p>
        </w:tc>
      </w:tr>
      <w:tr w:rsidR="00F83708" w14:paraId="4ED4AA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C15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2B3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E32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497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D36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8F4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F11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6F8B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00F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133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A14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159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740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DEE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025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2FAB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5C7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608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0D8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F11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9A3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AB9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F5A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A689B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985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027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B72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5A6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FAF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A90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B93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A32AF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E00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FCC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CA7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957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2EB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CE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0ED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71F27D6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481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8EC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27F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C36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A02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48C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EB7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7F78F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13A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36E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277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AAB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E61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0EB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C93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C691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045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767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607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0E4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B9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BCC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6C9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80477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E45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1BF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229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AB0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8A7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CA7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2A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8850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1CB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704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D6E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1D4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A05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18A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055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C3AA5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810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FB4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67F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E54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9C2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784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BF4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BBA96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A51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249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772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472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21D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24B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9E2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EB22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F5A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1A1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F86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E56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04A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B0B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3A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18BE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202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22D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30F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569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0C3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821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046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A7D3D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3BD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84E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B8E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63F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DA6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E4D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187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CCF1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652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CFE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B54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062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43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A94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8A4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35CD6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97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C5A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7A8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A22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55A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C87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ABD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E3C5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1B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ABB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3E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38D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5F0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FD7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A28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C25F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8E2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7BA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A13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FF4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762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3ED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2C8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</w:t>
            </w:r>
          </w:p>
        </w:tc>
      </w:tr>
      <w:tr w:rsidR="00F83708" w14:paraId="534504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FF8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4F4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0F7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5BF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505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8C6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482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D3CE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524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262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F75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547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12C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492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794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EACA2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1D4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9BC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90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239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EF2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2E3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4D6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0D855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A61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7BC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305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6D1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07E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4CD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65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97F4C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126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3AF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389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749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DAC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7EA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870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B3F2F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5B3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B1F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35E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311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766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5FE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D2C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9F89C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CFF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9FC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5D8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3D9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51A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DB0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959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19.51</w:t>
            </w:r>
          </w:p>
        </w:tc>
      </w:tr>
      <w:tr w:rsidR="00F83708" w14:paraId="5C3A85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5CD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5B7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C25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08C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B04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F4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533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18.91</w:t>
            </w:r>
          </w:p>
        </w:tc>
      </w:tr>
      <w:tr w:rsidR="00F83708" w14:paraId="304DDC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FFE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BCA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0C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AC0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071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F71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57B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18.67</w:t>
            </w:r>
          </w:p>
        </w:tc>
      </w:tr>
      <w:tr w:rsidR="00F83708" w14:paraId="4BB8984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34A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C74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1E2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58F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113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54C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2A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7AC1C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7F3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8F5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CBF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313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023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8B1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D73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D995E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9EA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652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A80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BB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4E3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7BC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58B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17.47</w:t>
            </w:r>
          </w:p>
        </w:tc>
      </w:tr>
      <w:tr w:rsidR="00F83708" w14:paraId="22AB95D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45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371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62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8DB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4C2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F0C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5F7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67B59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04B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994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88A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94D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492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F9C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2B5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7A46A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F53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EA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197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C3B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F8A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29E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A7D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16.73</w:t>
            </w:r>
          </w:p>
        </w:tc>
      </w:tr>
      <w:tr w:rsidR="00F83708" w14:paraId="4F5264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501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507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04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1B4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97C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00E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32C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EA6F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799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344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85F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78B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2C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D1E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F8A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</w:tr>
      <w:tr w:rsidR="00F83708" w14:paraId="1321A46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7B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D3C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EF0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FE0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1DB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58A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E75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B1AC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BC1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3E8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8CD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D9E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B13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04D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BFB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41F1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EE7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527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6F1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05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EC1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9FC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261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13.79</w:t>
            </w:r>
          </w:p>
        </w:tc>
      </w:tr>
      <w:tr w:rsidR="00F83708" w14:paraId="45952D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A59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BC4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FE2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38B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AAE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51C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4FB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E8A3D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F1F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5C9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B0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149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7F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68A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532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05D09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1B8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7D6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3D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4B9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A39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316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0C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77D17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F18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B83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102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010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693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010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7F3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C586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AD7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403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5A7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684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DCC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FEA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F51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81934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619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22C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D06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84C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84A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E57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019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</w:tr>
      <w:tr w:rsidR="00F83708" w14:paraId="2B5306F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C67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40B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8EB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60E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A8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D1B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3B6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F723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E42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74D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8BE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5C4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D70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9D8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AA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193B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8F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14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D5D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D3E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062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247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7E7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</w:t>
            </w:r>
          </w:p>
        </w:tc>
      </w:tr>
      <w:tr w:rsidR="00F83708" w14:paraId="4C2CEF8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843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5F7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1EA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E99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769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614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F6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2ABAB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EB2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ADC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12D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847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51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365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D06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CFA3A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8F8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F95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5FD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C67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525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C84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2FA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541B7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5A8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B68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E7E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D13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EF8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A4B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20E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</w:t>
            </w:r>
          </w:p>
        </w:tc>
      </w:tr>
      <w:tr w:rsidR="00F83708" w14:paraId="6A1F97E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F8A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7B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DFC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A17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E8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E7D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220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77ADE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33A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2D7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364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728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9B7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E68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8B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749CA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841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755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F20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69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622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29C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97A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1B8D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9E5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448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EEC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C7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A4E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641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909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E0D26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073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7BE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114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C36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4FC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59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486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EF0F6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57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029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C09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6CF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D17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3C2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5E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46D9D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F8C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8B9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A3C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C5D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FDA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E0E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7F8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</w:tr>
      <w:tr w:rsidR="00F83708" w14:paraId="2D2573F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F01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14F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5BF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390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8AE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36E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E9C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</w:t>
            </w:r>
          </w:p>
        </w:tc>
      </w:tr>
      <w:tr w:rsidR="00F83708" w14:paraId="471F1F7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DE8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4AB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C16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F34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D41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AC0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F76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4D0D3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814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B79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F7F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117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EA2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F3D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3A2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</w:t>
            </w:r>
          </w:p>
        </w:tc>
      </w:tr>
      <w:tr w:rsidR="00F83708" w14:paraId="6AFECC0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0C2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E52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232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CC9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F6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09F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3AF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E7805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56C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89E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E42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651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C96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AA4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6E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6363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360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922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BB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296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1A2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444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29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D793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63C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B2B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A25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621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CFC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6B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EF4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CC7A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F65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16F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937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FE3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3D6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A6E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C8F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09620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DBB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A9A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FDD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0FC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45A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768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24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53D7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24C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BFA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50D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730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F89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DA9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F06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326A9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820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6AF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CC7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EFA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A21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29F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878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B2A56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FD1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4B4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2F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57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29A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D36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31D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C7570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178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963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9A8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0EB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528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CC4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D3B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AC8C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299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6B5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D12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DBC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486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C02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528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</w:t>
            </w:r>
          </w:p>
        </w:tc>
      </w:tr>
      <w:tr w:rsidR="00F83708" w14:paraId="697247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6FF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340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CCC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212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46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D9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0BC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AF30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899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209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5B3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52D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1C3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E39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3D2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ACB4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7FD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980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527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416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0F4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330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57F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</w:t>
            </w:r>
          </w:p>
        </w:tc>
      </w:tr>
      <w:tr w:rsidR="00F83708" w14:paraId="11C374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EA0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7B2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C14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434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94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7EB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350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D6AE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CC2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1C6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4B2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776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E75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8C7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CB1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7CF86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4BB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B19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6E1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39F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AE2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F53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41B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</w:t>
            </w:r>
          </w:p>
        </w:tc>
      </w:tr>
      <w:tr w:rsidR="00F83708" w14:paraId="3717635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2D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94C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EBF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0A4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DBA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290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3BC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7815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ADB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917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4D8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793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1F9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417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4FF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C5184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EB2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175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6A9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8E7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58B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ED7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A93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6830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22B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BD0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7E1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9A2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293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185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48A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638A6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B98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866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BA3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00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1C9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26E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52E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26.93</w:t>
            </w:r>
          </w:p>
        </w:tc>
      </w:tr>
      <w:tr w:rsidR="00F83708" w14:paraId="5FD42EA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26E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35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515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E31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41D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344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FF8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A4BAD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FAB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84D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A41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B9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41A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0DB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612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FD46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FB5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967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193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73A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3B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E59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EBF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D8A8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18A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C1A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27F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A8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90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EFD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60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75F3C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373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D96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F71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14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22E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888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278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24.69</w:t>
            </w:r>
          </w:p>
        </w:tc>
      </w:tr>
      <w:tr w:rsidR="00F83708" w14:paraId="16A6E8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56D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AD7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973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D41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74F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148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BD3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379DD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C1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6E5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FB8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D1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B04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91E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64C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89264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5D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8F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A17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05A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92B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431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B85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BC0D2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DEF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9F5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83E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1CD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897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128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669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F875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1DA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6F0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8C4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351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A4D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15F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DD2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2446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C5F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510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63C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FFD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650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CBB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8E0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982D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61E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66F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44A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F3E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202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1FE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EB0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13B3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06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8A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412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A5B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DF9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760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C6C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12.34</w:t>
            </w:r>
          </w:p>
        </w:tc>
      </w:tr>
      <w:tr w:rsidR="00F83708" w14:paraId="1F271B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F3E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6B8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EFF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05C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C39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B75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5BC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</w:t>
            </w:r>
          </w:p>
        </w:tc>
      </w:tr>
      <w:tr w:rsidR="00F83708" w14:paraId="13963D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CFF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A13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0E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B74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72C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B1C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6B4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</w:tr>
      <w:tr w:rsidR="00F83708" w14:paraId="50D46B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E03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360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0AA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B58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4F0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7D8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D28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</w:t>
            </w:r>
          </w:p>
        </w:tc>
      </w:tr>
      <w:tr w:rsidR="00F83708" w14:paraId="5D27AB7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118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BAA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43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8CE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771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BCC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C96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C1927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98F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D66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06C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018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EA1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B12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F0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4F40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C10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B5C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6A4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D20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3E5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C91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10D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44D5E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B38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B47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0D5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0F2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CAF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D2F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835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F1844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EEE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135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C66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1C3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258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274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C01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</w:tr>
      <w:tr w:rsidR="00F83708" w14:paraId="1F90DF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D4E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468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AF0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AF9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3AF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E12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5E7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80376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9B3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7E8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733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72E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344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6C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A14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97AA4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932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621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857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F8D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06B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676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5DF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F5F5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BA9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8DF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2F2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22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C64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F9C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540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</w:t>
            </w:r>
          </w:p>
        </w:tc>
      </w:tr>
      <w:tr w:rsidR="00F83708" w14:paraId="02BBA0F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8A5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735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E44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74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180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53F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F5E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147.35</w:t>
            </w:r>
          </w:p>
        </w:tc>
      </w:tr>
      <w:tr w:rsidR="00F83708" w14:paraId="12D47F5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B03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632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98B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37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605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EFF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297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107.49</w:t>
            </w:r>
          </w:p>
        </w:tc>
      </w:tr>
      <w:tr w:rsidR="00F83708" w14:paraId="7475A38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699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DF6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439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22A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657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C8F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B27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764CE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036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CB9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8E6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9D2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4EF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BFF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6B5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DBA92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0EC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C4F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A10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A22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A9C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333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FC4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B65CB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500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F40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396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BF1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0AB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70F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7F8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C061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BB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A6C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651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3B6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BDA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986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8E4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F748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F8F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ECE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50A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77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49A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1F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9B9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70.54</w:t>
            </w:r>
          </w:p>
        </w:tc>
      </w:tr>
      <w:tr w:rsidR="00F83708" w14:paraId="796C0C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E85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74F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053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A16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DD5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35F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8ED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78E7B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9DE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9C2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FEE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E2C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192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52C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260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C05FB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6B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DBD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678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86B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EF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AE8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AC1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D85D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516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E7B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422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05A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AF9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071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CAF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C3814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0A7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105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A12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EB8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521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13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26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4DF6D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37D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16E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4A7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31E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617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DAC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661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23469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39C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5DB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CE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B93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0CA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38E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D72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9262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78F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20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650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4F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7F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F3E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44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8087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C86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EB8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BA6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B31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6E3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BA1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BD7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612FC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DB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201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A87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7AB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D18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F8E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164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226D6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285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310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5CE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DFA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065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45E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E9B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B1A098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CDC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1BF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ECD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91F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242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D3B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E8A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B09A7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C18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395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79E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8DF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38D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D7C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B4E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808D0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E9F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DB9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5D2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E13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CCE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0BB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780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4A9D4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C6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264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24B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4CB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E0F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5C0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590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404EC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05B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0D1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D1F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616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6A6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DDF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44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00E2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DF4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825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9C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AB5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19B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F32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145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EEDB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BFD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1A6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03E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5D5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D8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E4A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313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55.48</w:t>
            </w:r>
          </w:p>
        </w:tc>
      </w:tr>
      <w:tr w:rsidR="00F83708" w14:paraId="4605E5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5E7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E41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634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4C3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F64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9A7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481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502B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97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277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063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9DF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20C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7C2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CCF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53.76</w:t>
            </w:r>
          </w:p>
        </w:tc>
      </w:tr>
      <w:tr w:rsidR="00F83708" w14:paraId="1B69DFA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5A1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A8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E2C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F26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8FD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AEC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691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FDCF9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4F9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1D7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4F5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B83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82D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6A0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A39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6FF4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2A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959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88C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FFE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9B0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94A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C3A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FA15A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FA3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14D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6B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90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B0C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2BE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7E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93C1C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D0E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D4F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EEF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0AC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E55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230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F21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53.73</w:t>
            </w:r>
          </w:p>
        </w:tc>
      </w:tr>
      <w:tr w:rsidR="00F83708" w14:paraId="3CDC0BB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E9A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1E5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682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300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904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5F6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15D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449C2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A9B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A98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9B7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50E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032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3C0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76E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8890D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8B8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F5D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BFB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17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3B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E9A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952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1EC63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9D3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DAE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E6D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719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38C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C59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223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878D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7B4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4CC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EE1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279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50D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5F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D53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442C7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F60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473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BA4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8BF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0F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139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00C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2273E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A60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3E3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1A8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07A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D57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2CF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A23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B004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52F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CA5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99A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78B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CC4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CE7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CE8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364C3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550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53A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84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988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659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3EF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E83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86714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C9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891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0C7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6F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89D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E88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CB4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24D84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442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576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CBC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45E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AB7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CE4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DFD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1CAE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902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5DD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71C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5B4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CB0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C30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EEF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56D96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07A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B60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533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EFD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FE5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5DD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9D9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F0FE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EF6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C80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D90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F66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828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622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88A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</w:tr>
      <w:tr w:rsidR="00F83708" w14:paraId="5AEDBA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C09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C91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09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C4A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BC9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EEC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3F5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C1D30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648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68E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E7C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610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74A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13F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E82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8740B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97B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599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D76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4FE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AEF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19D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0D2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66D53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BBB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874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58E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B4F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BC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BD3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4C2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602E4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F68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C44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E15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A30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58C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5C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363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AB05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D3D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6AB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E8D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DEB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2D6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074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134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93720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7E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6F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12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9BD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B09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E82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3FA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0084D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953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4F5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7D5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E85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E7E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4A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F17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36747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5DC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655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BA3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F5C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C7E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92D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48D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5CB9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F06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C93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0A9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115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8A0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0D2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62E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39.94</w:t>
            </w:r>
          </w:p>
        </w:tc>
      </w:tr>
      <w:tr w:rsidR="00F83708" w14:paraId="2241E8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2E4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2D0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D11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AD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634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A70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B1A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5C667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C1A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5E9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326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42C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B06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922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CEA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E1B6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3F8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247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63B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89C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A8A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C33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57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B5BA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999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191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0F2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6A7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798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C02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C83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AF5A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73D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FF7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733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C72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ED0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0B1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64B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57FC1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ADD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AF4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FE9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D9A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F57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F99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B33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D5D59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F6B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DAA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859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6E2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0B0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156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CB4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B30A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F9F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F41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04D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B00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A81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B5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6A9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D1CA4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C0D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08D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9FF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DC0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B44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0B4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3BB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AEF1D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9E0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4BA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49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29B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751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BD5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BC0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33.58</w:t>
            </w:r>
          </w:p>
        </w:tc>
      </w:tr>
      <w:tr w:rsidR="00F83708" w14:paraId="585D000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0F9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080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5D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D1E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621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EA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0AD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7F33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823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D4C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70D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B4C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016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B75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7A3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1DD28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8BB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848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085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6C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4D7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002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A02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2C1B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2D0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2F1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70A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82A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04B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B48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997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33.44</w:t>
            </w:r>
          </w:p>
        </w:tc>
      </w:tr>
      <w:tr w:rsidR="00F83708" w14:paraId="51626B6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A73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CB8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08D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F93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340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F17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67C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9CDA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FE0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49F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D03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F7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B72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55D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F52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317EC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016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742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25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815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A79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302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E74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BD23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A80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6E1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16B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271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EFF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3C4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ABA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5BA1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A40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BAD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DC4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4F4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66D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D2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935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29.84</w:t>
            </w:r>
          </w:p>
        </w:tc>
      </w:tr>
      <w:tr w:rsidR="00F83708" w14:paraId="617F354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F84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E6D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E56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0AC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DC2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9AD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13C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29.60</w:t>
            </w:r>
          </w:p>
        </w:tc>
      </w:tr>
      <w:tr w:rsidR="00F83708" w14:paraId="12D406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D0E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1B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916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F70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65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CC0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259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6A42E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053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709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3D7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801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1E3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44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253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CF15C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64E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9B3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D51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23A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D06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7B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0BF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EBAB4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30D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B0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D84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D12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30B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FBD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395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10557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742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746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BAE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B8B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371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1C9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49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4596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B49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7AD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D8D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0ED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633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504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52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D224B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82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9D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FBF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683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148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1E3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1B1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1A52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72C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EBC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132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8D6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F4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E44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3E1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FD45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ED9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54A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6A4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71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4FF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51A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215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A10DE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F3D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FAE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19F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FB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9D6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6D9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F27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ECD76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F47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3AC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675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73D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C48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F0F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D9A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ED110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F6B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CF6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35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280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B91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D88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943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BA1F1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2F6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439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086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CF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308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4B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7A8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1AB9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880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242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F63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C94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16D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B8A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ED5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C790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D8A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0E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1AB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E5B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70F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848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B96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B5AB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888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197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E39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59B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FE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E21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941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D4EC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472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5B4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719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AB5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DE0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CE0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6DE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203E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26F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10A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D1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7C4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84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21C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9BC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C11D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D20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D83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B77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46C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8A0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E2C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923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0C110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606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0A0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BC9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9D3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1D6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33E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5D2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A16D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6CA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F2B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BB3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51C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4E6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A13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E57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24.83</w:t>
            </w:r>
          </w:p>
        </w:tc>
      </w:tr>
      <w:tr w:rsidR="00F83708" w14:paraId="631267E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559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607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A10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724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DC6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E31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CAB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C8A7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9D9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3F4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917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244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228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677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B09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8BB7A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539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BDD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FA9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AFE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312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3DF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03C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E459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062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EA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835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142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25D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D9E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B56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5F4674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4F1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921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D55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647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47B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B8C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F74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1CC6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C83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848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15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D59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73D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CAC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2C1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4A9E49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9F9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7E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D51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D8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1E2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6EB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49A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248AB1E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788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624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94B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C7B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7E8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4AD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347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67EA77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87B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83B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099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83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55A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0E7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D07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3F835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7AE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658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F64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76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FD9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7B5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9E9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2D11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EE8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65A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E23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E2A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71A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ED5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1E1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F131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AB8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6D6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035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0CB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5B9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81C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78E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93171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CB7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5BE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359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627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9F6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B81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5D2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C0D5F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AA6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738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14A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14F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2BF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2BA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A05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6123B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D69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CAF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51D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881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CFA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FEA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8DF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8369D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3A3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BE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84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D7C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675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3E6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FEC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7B7F8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160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3D2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6FE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D06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E89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D03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130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5271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7D4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116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FCC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D76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A51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4DB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3A4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2BBBD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E0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B9F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C86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00B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D02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B5A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CEB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B729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345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F65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FD3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77E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4E4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8BB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75C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66696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9B4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B93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F63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7F7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C68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DBF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851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12B9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752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602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5B6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BAB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F39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546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202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983FD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58B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A2C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9F6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14D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FED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B11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0EB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07796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5D3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F74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392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078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543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5B9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F9E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1F104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886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C58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CFE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262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210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867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76C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C9FD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FC7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18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D83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CE9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8C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8CA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D8F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3B758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BD9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3DB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9A9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580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5FE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FB9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1FD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E1BE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89A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49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8E6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985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714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45D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854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3D0E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F93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7A0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726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C32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8F7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EC2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9C3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EF2F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045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C0F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E34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596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5E9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1B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901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</w:tr>
      <w:tr w:rsidR="00F83708" w14:paraId="1B3D236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CE1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52A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D40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936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5F9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82E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9D7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</w:tr>
      <w:tr w:rsidR="00F83708" w14:paraId="0FEB4B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72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BF1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C34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01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1D3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9EB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B99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CC048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D0A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DB7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685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275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4A2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81E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C3D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9012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61F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ECD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C7A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B5A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C75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AA9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72C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38E4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7A7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6BD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6C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C03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77B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1CD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C80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07938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35A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8A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2E8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F5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597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F39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689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C40A7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362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4AB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FF7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521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221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B72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4CC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BF66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AD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F72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B6D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75E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AFC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3A3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A16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E6EB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D4B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EA3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B38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C38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137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3A8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A24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</w:tr>
      <w:tr w:rsidR="00F83708" w14:paraId="1B09E6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39C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2DC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39B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FE2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0DC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56A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282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DC53D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32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789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59F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018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676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BEE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95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</w:tr>
      <w:tr w:rsidR="00F83708" w14:paraId="65EE7C1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A54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A64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E89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F17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BD7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2EE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617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AF0F0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C1D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B3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53A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43A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B5F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9BA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25B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F223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0B3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85B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C7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201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D09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3CF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45A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98E90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B7A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0E9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7AD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CA1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6C5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198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0E4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1EA17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147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C1B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326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91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F10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266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892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107.49</w:t>
            </w:r>
          </w:p>
        </w:tc>
      </w:tr>
      <w:tr w:rsidR="00F83708" w14:paraId="7BCFAB0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4AC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D5B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DEA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D8F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289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C58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87E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107.46</w:t>
            </w:r>
          </w:p>
        </w:tc>
      </w:tr>
      <w:tr w:rsidR="00F83708" w14:paraId="37100A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013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B14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F98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8DA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2A1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976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261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94.22</w:t>
            </w:r>
          </w:p>
        </w:tc>
      </w:tr>
      <w:tr w:rsidR="00F83708" w14:paraId="145BD4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3E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9D3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6F1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96B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39A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210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350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00E87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D7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BD3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B4F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94A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3C3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60E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571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4E14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2AD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95E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B0D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8C8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EF5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C65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ABB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26A9D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1E6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A34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7A7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84F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F96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ED2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58C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14896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DB5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AF8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77B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4FF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79B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83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841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5C8F6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798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C96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3E4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3D4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D5D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BD2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31A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1556C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5E8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611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8A0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97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28C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BAD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E57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EE78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E59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06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C45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D85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790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770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B9A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CB8FA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3F5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AB2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B23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C88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5B8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FBF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CDD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E459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345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18F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314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630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884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3B5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3FA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A32DD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734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578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DF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809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ED7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DD3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37C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CF64F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29B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583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FB3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146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B2F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D9B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0FE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3B1D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151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E67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789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E4A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A28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C82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64B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B5CB5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48F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C16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995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23A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41A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102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48B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3AC62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4CC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72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3DC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889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E52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E41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BB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5758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F9E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0DA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C79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103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4B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2DA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2F6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67E2F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741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232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8ED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F62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FB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4F9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31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387C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A3C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071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6CE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C46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45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C77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7D3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307E4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7BD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79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A86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11D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812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22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544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0F71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A0E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C91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F61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E42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DBA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AE9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A94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E2207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C32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745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26E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E1F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199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FF5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0EA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DB0E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49D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050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57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99A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690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BD7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8AB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22ED7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6C5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9F7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E30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231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FB0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3B1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B33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83708" w14:paraId="56F4D9B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CC3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F14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CDD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C57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44D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C3E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0BF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40.03</w:t>
            </w:r>
          </w:p>
        </w:tc>
      </w:tr>
      <w:tr w:rsidR="00F83708" w14:paraId="650E6E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DA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B7A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0BE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5D4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E4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665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E0D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C5CD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7AB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974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697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498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075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29D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C5A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D4CE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259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B74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3BD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829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00D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60D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EE5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7886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F1A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141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E84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DBA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8DB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F1D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32B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D45C2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BDE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B10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5D0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CA6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D9A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1CC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318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75CFF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066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8E6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20E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236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2E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C60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656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B844E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794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299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C6A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498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0A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E08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F09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1D31F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82A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A05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ADC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562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A42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DB5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7EB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FF197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A05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0E8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36F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112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0F7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37A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FAF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BC0C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07F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D0F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7A7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135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27B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082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100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B9623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A53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3B8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C47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2B5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548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806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41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33.58</w:t>
            </w:r>
          </w:p>
        </w:tc>
      </w:tr>
      <w:tr w:rsidR="00F83708" w14:paraId="6BA3CB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93E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E1D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8B0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72D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F71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2E2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578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72E21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21B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26E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43B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FCB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011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C4E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590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33.57</w:t>
            </w:r>
          </w:p>
        </w:tc>
      </w:tr>
      <w:tr w:rsidR="00F83708" w14:paraId="68DAFA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973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F0D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1D3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21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817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C0F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ACC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CA0FE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3BF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DE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B9D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563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E16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B61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CC0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32.26</w:t>
            </w:r>
          </w:p>
        </w:tc>
      </w:tr>
      <w:tr w:rsidR="00F83708" w14:paraId="768C54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138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0FF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344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6F8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E1B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C08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FC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30.91</w:t>
            </w:r>
          </w:p>
        </w:tc>
      </w:tr>
      <w:tr w:rsidR="00F83708" w14:paraId="6642490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571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D8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54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D55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74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225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A31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60E7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E3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0A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3E1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194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250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13E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58C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29.57</w:t>
            </w:r>
          </w:p>
        </w:tc>
      </w:tr>
      <w:tr w:rsidR="00F83708" w14:paraId="3FE4F5A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EA7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80D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8A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B32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CB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D72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56D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59AE3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1DC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E38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181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BAB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C8C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83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573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8AB7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E17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0C7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70B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ABA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788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82E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CE7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33BDD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EF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BCE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9B8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AAA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FA8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250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5C5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68B0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6E1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8A5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6F3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9B9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5A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609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0B8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D9CF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653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EA7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7DF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698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305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8B2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25C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273E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E07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CFA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F6B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FA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A18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A2D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9D9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5E9D7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D47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BBC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523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0D1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982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F3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1CA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B5F71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BEC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D81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4E8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731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1C5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6C4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7FC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24510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65D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C8C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699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84D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41D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AD3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9CC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4CE01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6F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67D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DB3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F0D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485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41B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5E7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13462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CD4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3F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BB4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0A1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A9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F1C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16C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31ECD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B4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07D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DA3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E9E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D09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51B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B7B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1C6426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850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86D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9CF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7D1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5F6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91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831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2F26264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5E6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69D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400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ABE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A2D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258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271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D262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7AE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E0C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59A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962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1EF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C3D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D97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24.44</w:t>
            </w:r>
          </w:p>
        </w:tc>
      </w:tr>
      <w:tr w:rsidR="00F83708" w14:paraId="1C09214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567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0A4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62D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519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A49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333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E56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FE28E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F26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3E1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362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E72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BB8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94E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445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23.74</w:t>
            </w:r>
          </w:p>
        </w:tc>
      </w:tr>
      <w:tr w:rsidR="00F83708" w14:paraId="308C66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445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BAE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16E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B4A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707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534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1F7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54CBC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35D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5D0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0A1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03C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E46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41B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BBD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C760D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9AF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C2C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69C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D17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508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56A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0DB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1477F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A39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5E1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EFB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0D1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019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210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84E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A9008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A7E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FF4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3D9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9E6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AAA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F0A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121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7EC91D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6B2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7C4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D31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F2D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675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951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6B6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6971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4F4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8A7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077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1D8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A98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10B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E84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</w:tr>
      <w:tr w:rsidR="00F83708" w14:paraId="071975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DA1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720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CEC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F30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A70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925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E6D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</w:tr>
      <w:tr w:rsidR="00F83708" w14:paraId="2DCACE2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9A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D7D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76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13A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45F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33B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9B4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F17C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75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DE5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1B6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2A2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38F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317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94B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17.58</w:t>
            </w:r>
          </w:p>
        </w:tc>
      </w:tr>
      <w:tr w:rsidR="00F83708" w14:paraId="23A69C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8A2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E0C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26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DA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0E6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761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054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A2AAA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438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459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4D1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597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79B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E72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45E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17.46</w:t>
            </w:r>
          </w:p>
        </w:tc>
      </w:tr>
      <w:tr w:rsidR="00F83708" w14:paraId="12CC1B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8C9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A7D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5A5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9FD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0C3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C41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E87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3611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4B7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55D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6F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E2F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CB9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E5A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589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0095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A6F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F6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09B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0FE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47A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A1D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3A9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F9C11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833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247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D0F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7B1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929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3D7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E15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8E09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04D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4DE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135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C59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858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9AF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F53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2AC405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353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9E2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F82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C99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DF3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2E6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3E0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482D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818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1A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E6A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F52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FE5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B8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E60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F741D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944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57E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395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8B8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8F5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4A8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809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7C5AC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54D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854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2F3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F3D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FF0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D0C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EB4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C4B70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2C0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D7F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057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908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E06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9B9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063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36B34C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279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0A3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A7B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326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9F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DB7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95B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4AB01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5DD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68F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AE7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989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BF4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C7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338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32545B7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1C9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2A2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635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CE1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509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97C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61C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72B2B00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5E9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8A0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316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D86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C7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C4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3BA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B7FB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7AF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BC2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F2E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1DB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0EC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5D0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CC9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E51B8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902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1D6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14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95F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1AD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D7D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65A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</w:tr>
      <w:tr w:rsidR="00F83708" w14:paraId="1050B5E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DA2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D6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8FD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059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F0A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347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A90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11.42</w:t>
            </w:r>
          </w:p>
        </w:tc>
      </w:tr>
      <w:tr w:rsidR="00F83708" w14:paraId="463944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EEC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43F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2BD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9DA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31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6C5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250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F668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0B5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357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69B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742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6B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F07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2F7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66714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704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941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50C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0C4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918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FE1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530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EDD1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5D5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2BF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C71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8A0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77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ED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E5C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08C74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952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16C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A4A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055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46E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304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74B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</w:t>
            </w:r>
          </w:p>
        </w:tc>
      </w:tr>
      <w:tr w:rsidR="00F83708" w14:paraId="2F856F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227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37D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046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1C6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733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523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32D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</w:t>
            </w:r>
          </w:p>
        </w:tc>
      </w:tr>
      <w:tr w:rsidR="00F83708" w14:paraId="21B27C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482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02D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EBD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779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7F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B52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57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FE15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CA5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752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A9C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583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27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766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929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40416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DE5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721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988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FF3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220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D7B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0E2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159.47</w:t>
            </w:r>
          </w:p>
        </w:tc>
      </w:tr>
      <w:tr w:rsidR="00F83708" w14:paraId="6E4CFB9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969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6FA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D30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B49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6C9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DF6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DE3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74DC0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BE4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F8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E7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98F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277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B2A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C66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9A7CC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95B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CCF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AD1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E9C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FF7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AE0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1D5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103.98</w:t>
            </w:r>
          </w:p>
        </w:tc>
      </w:tr>
      <w:tr w:rsidR="00F83708" w14:paraId="2851807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2CA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167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550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9F5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B76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2C0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186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586F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B58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55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ED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FFB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0F8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2CB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722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37A9F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73E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AE7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A73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6C2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D98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CFE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63D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3DF63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F74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5D0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1C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10A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CBD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C7F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E4F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92.71</w:t>
            </w:r>
          </w:p>
        </w:tc>
      </w:tr>
      <w:tr w:rsidR="00F83708" w14:paraId="3F97B8B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B8D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1C2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8BC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E07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CA0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588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B99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1A10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638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6F4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E14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3DA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D58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BFB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C14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89.41</w:t>
            </w:r>
          </w:p>
        </w:tc>
      </w:tr>
      <w:tr w:rsidR="00F83708" w14:paraId="50821C4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A19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F2D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99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669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C9C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7A0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5C2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E85F0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49C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4F9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86A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95E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A1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95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D6E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C7EA3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1CC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D4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E8F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962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553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F90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E2C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29BE0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1D7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3B7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8C6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1BD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F2C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A90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AF4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1DDC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B23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37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232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BA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F99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2FF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FCA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EA9C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0F4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5FE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B47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C3A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108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83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3E5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C9CB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6B1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A3D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B28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F33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77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A0E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B04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BAF6B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084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399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5FC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BE4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FFE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24F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886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439D1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7BD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E3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E27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56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54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14B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912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6987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F3C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3A1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6A9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167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4DD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4B2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C21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73DA8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E6D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2D7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AA5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C22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EE8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44A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352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B0A04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309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DE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E2C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CE4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A1D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F09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AD2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245A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121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858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7B2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61F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E7C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646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FCC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1B16E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2CE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CB4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CC2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D0B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83C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7DF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2B8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9E894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A70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AD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1EF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A6B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7F9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431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97D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85D1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595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404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477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4B7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C5B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501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D3E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67.17</w:t>
            </w:r>
          </w:p>
        </w:tc>
      </w:tr>
      <w:tr w:rsidR="00F83708" w14:paraId="462573C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14C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AD6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DF5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774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031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703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426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9B5B2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6E5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885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584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7DC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7A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357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E83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0C03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56A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7D7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E8E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011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BC6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73B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08C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D55D4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60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00B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FA1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B53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D70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193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4B2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59.12</w:t>
            </w:r>
          </w:p>
        </w:tc>
      </w:tr>
      <w:tr w:rsidR="00F83708" w14:paraId="361D7E2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7D4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AB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FA4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A07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DF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051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42F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53.76</w:t>
            </w:r>
          </w:p>
        </w:tc>
      </w:tr>
      <w:tr w:rsidR="00F83708" w14:paraId="194F63F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D91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4AB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3D1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517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5F9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DDB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CA9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EBEB4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02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221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C0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BB9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843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C16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6B8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C874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F0B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9F9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2C7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B4F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B02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C8E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5F5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8DA99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AE6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C23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2F1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9B8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0B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D0E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D07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53.74</w:t>
            </w:r>
          </w:p>
        </w:tc>
      </w:tr>
      <w:tr w:rsidR="00F83708" w14:paraId="4A0DF26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08D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E36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256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92F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DBB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601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3CD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53.74</w:t>
            </w:r>
          </w:p>
        </w:tc>
      </w:tr>
      <w:tr w:rsidR="00F83708" w14:paraId="248687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9E8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803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E2C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437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DFC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A66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6FF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879A3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1E7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83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A00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9BB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BB9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C4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892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FA30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36E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2BB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ED5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0E8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A3F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3CB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854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47.88</w:t>
            </w:r>
          </w:p>
        </w:tc>
      </w:tr>
      <w:tr w:rsidR="00F83708" w14:paraId="716C112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05E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78E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12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486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DE1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1EC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3D0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66A87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B7A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575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5EF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75A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ACB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89F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36F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7669B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9FC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588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81F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A19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0FD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81A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3F6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9247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3C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D20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CD3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AF9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5F1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1AC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584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47.02</w:t>
            </w:r>
          </w:p>
        </w:tc>
      </w:tr>
      <w:tr w:rsidR="00F83708" w14:paraId="5FFA61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E4B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90F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F69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24A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574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27B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46B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58032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E3E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4CA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2C2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59A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160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864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37E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61027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E32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EAD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56B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235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410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BFA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EA2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6B051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7F6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AF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A79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C02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409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7DD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C38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42.06</w:t>
            </w:r>
          </w:p>
        </w:tc>
      </w:tr>
      <w:tr w:rsidR="00F83708" w14:paraId="05A5233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FBC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946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4F2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74C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526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9D1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CAA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</w:tr>
      <w:tr w:rsidR="00F83708" w14:paraId="22D9BB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4FB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73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216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DBE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C36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B26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A76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</w:tr>
      <w:tr w:rsidR="00F83708" w14:paraId="7323F1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48A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290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62A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C30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8FE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52C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59B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3F614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0FD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AAF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D1F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58F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2AD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566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FC9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83708" w14:paraId="66201F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42E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D62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1FE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96A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D2A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748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7D1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A73D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63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F15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0D2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929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F33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A99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52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39.48</w:t>
            </w:r>
          </w:p>
        </w:tc>
      </w:tr>
      <w:tr w:rsidR="00F83708" w14:paraId="2A4A870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A15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DBA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745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4B6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66F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BD1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081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3B95E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A11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90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D23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7A5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368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183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E6D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AE84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2B9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033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C5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74D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588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111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469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36.20</w:t>
            </w:r>
          </w:p>
        </w:tc>
      </w:tr>
      <w:tr w:rsidR="00F83708" w14:paraId="58E04A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6EF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72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AB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DDD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E49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F3E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E94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FC86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BA4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B74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3A3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5B2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8CA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FEE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76F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B276F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B46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ADD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71D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A0A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45C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233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F8D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2F95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A71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B41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D2E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25D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284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244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F0B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760E0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373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787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569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B08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7C5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B57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045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526DC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4DF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19E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24B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DFC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2EF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B66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73D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9B7A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AD0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C4B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FCF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5FD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F2B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77A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112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C096B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475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30E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DFC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772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0FB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5F5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45E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191931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3E1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FE2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002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B66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AA5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2AC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31D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C329B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5F1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E31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C48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CA8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980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0CC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298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3D427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52C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F5F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C75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E6B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E6E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276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9B4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7A00B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B3B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005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17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681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430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69E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317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BD9F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A64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034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D7A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5AE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415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2E5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4AD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F0B3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E54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776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FBE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6B0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EF7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A58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2D0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C139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2C8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C9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E0B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33F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EE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E3D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EA4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71F66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142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515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92C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969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8EA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879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BD4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011BE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7B3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FB2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858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14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E01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9B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065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353CF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8BC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7A7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73F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FEF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2CC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CDB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C33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26D2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098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514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23C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6BE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CE1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AC0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73E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C343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F43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4F5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8A5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22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A08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3E0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02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E63F5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DF2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C67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E17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550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742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1BE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BBE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9C377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B2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290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CC2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671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583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30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48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B132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860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1E5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1FC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514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CB8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E84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BDA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4DAC18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505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C50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544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08F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44C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CE0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DA6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7DB72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F3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7B4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78E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50F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B28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0DB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81A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DF30D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821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CEA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98F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39E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30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EAC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B6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B9A01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2CE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514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8A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9E9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C8B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099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DC6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53289C3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E8A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771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FF5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416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EA5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E7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728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BB99B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CEE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0B1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2E4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B8D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DD8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5DD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4F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64AB2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4B5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30B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767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95D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081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01C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06F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1E40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76A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C02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A4F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867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71E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853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BD4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</w:tr>
      <w:tr w:rsidR="00F83708" w14:paraId="4B4938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E19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61B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64F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30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76D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0B0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DDB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319D6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FF6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31A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D7E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D4C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E64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0A7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CB8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C9BAA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023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1B0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22A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418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A4F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C11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BE7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B975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9CB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F37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1F5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CD2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5D3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14F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254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34BAE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336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D71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5DD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772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9A0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F8A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3D9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F15CA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96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495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33B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F02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F23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14A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3C5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A313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C17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843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365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9BB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6CF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243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9B4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286F0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7DC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79F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830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6C3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33C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D87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8F8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2BCC9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8D8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F03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846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848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33D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C1B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372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DE592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3C1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5AC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76C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05B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74A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54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D27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8D82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F6E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136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B2C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0E6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57D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9DA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880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D04F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EF7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B99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2C9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ADA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E18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62E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7C6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39CC3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D3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6FC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EB4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595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292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9B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75B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2311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D61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748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366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A3F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0CD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6E1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25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0DA5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45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39D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156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840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564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377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EFA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2CF2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0AC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2C8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D60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E98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F5F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C71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B53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B2C99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74C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153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CEE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41F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89A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4CE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54E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AF4D0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C8E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C28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BE2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5E1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D39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5DB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47E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17.01</w:t>
            </w:r>
          </w:p>
        </w:tc>
      </w:tr>
      <w:tr w:rsidR="00F83708" w14:paraId="2E8C82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A4D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D1F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66D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20E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42C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B71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78D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810D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A05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C90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EE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6B8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4D6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864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CE4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</w:tr>
      <w:tr w:rsidR="00F83708" w14:paraId="4415846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6ED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D7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47A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142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052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784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5E2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A5C1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5EE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CEC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009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63D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75A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C7F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91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D840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BD0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E3A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FAD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D80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953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3EB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2FA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6C37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056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BD1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FA7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C3B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25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528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3BB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C586C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53E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DEF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FD5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239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3AC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1D9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DF2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5AE96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0B6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B5D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EC7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C97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142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866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893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E5059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9DF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AB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82F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98E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285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390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BF4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</w:t>
            </w:r>
          </w:p>
        </w:tc>
      </w:tr>
      <w:tr w:rsidR="00F83708" w14:paraId="6DAA2C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3DB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ADE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9AA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4A7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45D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113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DE6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598E9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EA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3E5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F48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A00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3ED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0DD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72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52B0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11F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5A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131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7CC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C7B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172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E38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8FD80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83F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D0F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612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CF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223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775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F37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1B9A74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014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36C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FF8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C50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49F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68A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006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42FC5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A64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78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F61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EBA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7AE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073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0B3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4ED4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51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D6D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AC3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1E7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978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1EF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8FB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CC9DB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75C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7B4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3F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5A6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75A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7D5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0FC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33870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B84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673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691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066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A52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89A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AD3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73C9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EC8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50E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66D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EDF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350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36F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EEE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D65A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C90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095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6C7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338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7E5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CDC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0B6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6507E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EEC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CCE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934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C22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EA0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9E6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FD1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1E2CF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BC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CDD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B1A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38F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2A2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917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54B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CCF1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FD3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D31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750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86B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DE5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979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21B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52.57</w:t>
            </w:r>
          </w:p>
        </w:tc>
      </w:tr>
      <w:tr w:rsidR="00F83708" w14:paraId="4311CEA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D2B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288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92C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BB7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F2B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75F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FF7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1D18C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1C0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07A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75B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D25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374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094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CCE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</w:tr>
      <w:tr w:rsidR="00F83708" w14:paraId="2866CC0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C08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75B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9A2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D88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95E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2C6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AB3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468C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D4C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AF5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077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D2B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F0A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D90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C6C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</w:t>
            </w:r>
          </w:p>
        </w:tc>
      </w:tr>
      <w:tr w:rsidR="00F83708" w14:paraId="0109654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B76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E5C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520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E13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2EE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B65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856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</w:t>
            </w:r>
          </w:p>
        </w:tc>
      </w:tr>
      <w:tr w:rsidR="00F83708" w14:paraId="2CFF6A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E49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7D9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565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956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A3E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B61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A16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27410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500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2E8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D69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937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77B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6B8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2E4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</w:t>
            </w:r>
          </w:p>
        </w:tc>
      </w:tr>
      <w:tr w:rsidR="00F83708" w14:paraId="5272FF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563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749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DDE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CB1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1C8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370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3AB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29F3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F51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7B0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43E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3B1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90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AC5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1A7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</w:tr>
      <w:tr w:rsidR="00F83708" w14:paraId="1A332A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B96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FFB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8A1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9AD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F0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1E2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FCB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EA91B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D1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97B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D9B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562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AD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47F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652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055CF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41E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B32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F2B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55B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D2C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748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FDE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5888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BCF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64B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939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2D0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773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83C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45B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8DC7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777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3D0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4F1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8A3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6F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F3C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04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7E9B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9C5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9EF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6B3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2F5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44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C4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348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41BB1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3C0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AD0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FA8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046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56B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B1D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38C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9A221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394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6C5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CED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A54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F5B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6B4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D67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C8F98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B31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1CC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E8E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B34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36C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44F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8AC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56E8D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982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EE1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B6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88F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6A0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9CE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D0C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168.00</w:t>
            </w:r>
          </w:p>
        </w:tc>
      </w:tr>
      <w:tr w:rsidR="00F83708" w14:paraId="6CD26C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F70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443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594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44B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FBB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1CF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1F0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FC3C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FAB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280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943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E1F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E28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508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5B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ACFE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4CB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07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E33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6C5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538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7A4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AEF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43D7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42A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67F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84B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DD0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A9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B89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352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1DB38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E51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C9D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707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BEF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8FC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26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640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6ACB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DD9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D98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5B9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067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C3E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6A7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A7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BD73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88D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8EE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025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9CF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B8D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80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324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2CB0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F77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DA7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501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B9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2F9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C10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8A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3FC6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C2B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DA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B85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0F8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62D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A0B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2E2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C340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A24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2D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73D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824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D5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313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A52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4739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752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3A6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1EA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737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1C4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193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3AF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84.62</w:t>
            </w:r>
          </w:p>
        </w:tc>
      </w:tr>
      <w:tr w:rsidR="00F83708" w14:paraId="05F1F1C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61E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AF9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733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C61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38C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747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503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0F7C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00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86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B9B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9E5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421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E8A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157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4E1D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7EC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DA3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566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9D7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0C3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F50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ADD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B8A5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AB3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DD5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387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F83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711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B23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CF0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857F3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255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9D1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C7C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A8F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71F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B17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295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4DB41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D57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3C4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BC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59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5E7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F34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EF1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5BE3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184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E4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081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782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A7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A0A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5FD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26A3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505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19F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35A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44C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6D3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777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22F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434EF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622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A13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A55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097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DFC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F91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99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A8036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805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643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B0D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C1B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717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24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742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BD79A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88A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DB2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75D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F84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B60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9FA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892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67BAF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1E9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AF2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6ED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991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102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49B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6B9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60056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BCD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FC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DE6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313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6CD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C34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A00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5748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C19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408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8FF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D1D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069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BC7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661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C364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786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802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6E6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762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501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BEB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7DC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EB760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39D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4D6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5F8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832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A2C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4A5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B93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8D9A7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01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525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23A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FC2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E1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6F4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E84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C62D5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B2D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CE7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C8C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8C9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D48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051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5DD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50.28</w:t>
            </w:r>
          </w:p>
        </w:tc>
      </w:tr>
      <w:tr w:rsidR="00F83708" w14:paraId="56950F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94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70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FA1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38A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863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36D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DBC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BF187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296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428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FA9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52E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9D8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F29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5B1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1DAAB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A5C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301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A33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031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18D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4F6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3A2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3F01D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A57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0F4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D45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FB7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F57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45B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5F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4BEA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74E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9A9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432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B03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5CD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C00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D8A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328F5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E69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3CE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8A3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4DB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9CA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6F6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652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FBADD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25A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A01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159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6B8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436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AD8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96F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4B434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52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045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42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849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FAF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0C4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D38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2A694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223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55A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819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426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A41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C58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561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6883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58C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8D9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FED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75B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F31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B8F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2DB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8C8B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C85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FF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27F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2F4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B7F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56B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E3C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AD7E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FB4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652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63F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45D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92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7CC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9EB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F663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A03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4F0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DF0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423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04F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BD5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739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8BBBD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403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A17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B5B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62A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EAD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770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959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206DB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161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AA9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E16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41F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3A7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B8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10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38.37</w:t>
            </w:r>
          </w:p>
        </w:tc>
      </w:tr>
      <w:tr w:rsidR="00F83708" w14:paraId="2F3953E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EF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BA3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FB5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6C2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321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911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4D7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4DD36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4CE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C98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115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CD6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030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D5C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C8B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1098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4AE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BBD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D7B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8AE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AAA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E61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FE6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FD35A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617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D9E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5DA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B4E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284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1CE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7D8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34.94</w:t>
            </w:r>
          </w:p>
        </w:tc>
      </w:tr>
      <w:tr w:rsidR="00F83708" w14:paraId="7B2BE01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012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084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671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62E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3C8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C52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8BC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0E0EF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176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48E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878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D50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3A0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A36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BE0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2845E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0F1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3DD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DC1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457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0D2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691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82C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F0EE5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F0F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904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BAF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1BA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D89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E50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6DF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B4D2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3DB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B6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EF7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E25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4A2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AFA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80A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33.58</w:t>
            </w:r>
          </w:p>
        </w:tc>
      </w:tr>
      <w:tr w:rsidR="00F83708" w14:paraId="51A3A2B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D83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D17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F19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E48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2E1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D42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E37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4964A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696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06F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402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0ED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EA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509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AC4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E1A6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690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4CB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DB8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F56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5BF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F32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076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630E5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66C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E88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560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757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1F5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A74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F29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991A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AE4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F86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6E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BB1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216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493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4AC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</w:t>
            </w:r>
          </w:p>
        </w:tc>
      </w:tr>
      <w:tr w:rsidR="00F83708" w14:paraId="48E2D0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9CB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C3B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9FF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B0D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ECA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D9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E02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278B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BDA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B82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D8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CC1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53C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4D3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2C4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E167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F4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7F6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8B1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0CA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79B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5B3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678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A3385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8F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A23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FA0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F4D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F8C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517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3E0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D349A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417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46E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F73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D8E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637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A17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1C6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34014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C84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9A2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EA7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86A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769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5C2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188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5B5A0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28D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AB5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E29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AE4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720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02E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AB2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7D0E3D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90D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C3F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7F6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C8A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743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83F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0A8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046CC1A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CA1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690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9D6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421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7B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838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F42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5CDF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EE7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162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EF0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0D8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F1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97A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01C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26.01</w:t>
            </w:r>
          </w:p>
        </w:tc>
      </w:tr>
      <w:tr w:rsidR="00F83708" w14:paraId="5F99A4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213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7AD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9FB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259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93A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617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D15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7251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90A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A6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9C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FFF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3A0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C28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64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FC93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005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D92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05E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D84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F68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3DE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5F4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6B320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4E3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30C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6E6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EF6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1A9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087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984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A0AB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B40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B7D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D25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69F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EBA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CC7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327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B0A547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EDA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66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AEB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60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6D1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EBF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931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0A93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AE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A76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DA7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F62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650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95B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7D0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ED73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5F2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374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9D6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E4E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668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BD1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8BA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0D39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5D2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56E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9FE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72E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EF4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8DD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84E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06F26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A20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B3C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CEE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71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2ED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D41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67B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7F5B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F2B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190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7B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36B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E0B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7B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E89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5BE26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9C3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59D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C5E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47B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598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EFE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0D5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551A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871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E4D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686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4F8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B31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928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33C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CE5B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164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974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8DA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193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C87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813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BE8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4CD4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C19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DC5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1CB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66B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7BA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599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B2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5353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149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B8E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783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14C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24B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6F4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318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</w:t>
            </w:r>
          </w:p>
        </w:tc>
      </w:tr>
      <w:tr w:rsidR="00F83708" w14:paraId="62C45C4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3AD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5BB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A5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6AC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9FE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CDA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349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0906E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4D8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FDA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DEF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2E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AC7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CAC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356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22BCF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B50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AE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E02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256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D1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1C4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438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DFFF9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956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790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C03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6B3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6E6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818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C66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16628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D24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03C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5BA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13B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0D4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67C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45E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</w:tr>
      <w:tr w:rsidR="00F83708" w14:paraId="2F7EA3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F80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11B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021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F5E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422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C66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7AD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</w:t>
            </w:r>
          </w:p>
        </w:tc>
      </w:tr>
      <w:tr w:rsidR="00F83708" w14:paraId="59D4141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F8B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5C1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117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8DC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8F8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F8C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CF0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</w:tr>
      <w:tr w:rsidR="00F83708" w14:paraId="699F4B0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417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35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930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3CC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86E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127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B25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</w:t>
            </w:r>
          </w:p>
        </w:tc>
      </w:tr>
      <w:tr w:rsidR="00F83708" w14:paraId="0891CB3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D3C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283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354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211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7E8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94B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46F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E49A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D8A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5EB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1C3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93F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E9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9B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F2F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0D6C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C48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4BB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C30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5C2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681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548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4D0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4A365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DB0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914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61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604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08B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3A3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51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B0188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37C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78C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6B4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66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1B1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24F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AC2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43.05</w:t>
            </w:r>
          </w:p>
        </w:tc>
      </w:tr>
      <w:tr w:rsidR="00F83708" w14:paraId="381C53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B5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AB3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30A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BAD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EB4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B95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8FA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45E5A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9E9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05D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161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2F5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06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6B5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4C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0ED3D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8FA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5E7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C81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81A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FFC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8F7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03E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36.82</w:t>
            </w:r>
          </w:p>
        </w:tc>
      </w:tr>
      <w:tr w:rsidR="00F83708" w14:paraId="2CEB0D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D1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22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F2A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D3B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DD0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6EC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AAB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A7A05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7A7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549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4D1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1B1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19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5AC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1C3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B4C64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F95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02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B86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67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C72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1EF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42A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26.84</w:t>
            </w:r>
          </w:p>
        </w:tc>
      </w:tr>
      <w:tr w:rsidR="00F83708" w14:paraId="2233DE4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726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D6F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CCE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C29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785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572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DEC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906F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3CD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E9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714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8AA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04B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02F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F01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CF684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486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C9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BBE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50E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51C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1E5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C00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EF994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B0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58B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69F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903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962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20D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28B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69C6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92F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916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EAA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3C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BC9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09F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685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14.88</w:t>
            </w:r>
          </w:p>
        </w:tc>
      </w:tr>
      <w:tr w:rsidR="00F83708" w14:paraId="29628AB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322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01A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79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091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2F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260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CBD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00154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0A3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BD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3C4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4D5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15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739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5B2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D9D5E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D04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1CB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EEF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C86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EB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1ED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F89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ED279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0BF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82E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1B8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A07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6F5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447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06E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73B9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440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15E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0FF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D55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719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BF3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E59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A29F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16D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FF6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F4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89E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F5F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8C6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009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A4236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E1A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3D3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944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43F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E58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552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DCA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C619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E3A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F4B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9A7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E15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245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675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550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96.02</w:t>
            </w:r>
          </w:p>
        </w:tc>
      </w:tr>
      <w:tr w:rsidR="00F83708" w14:paraId="10D23F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F22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567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0E6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17D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421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158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FBF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E1770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C65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90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0E7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C96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2B9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33A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068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C3DD4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F6F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9F1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E7C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770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D6A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155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FB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80.62</w:t>
            </w:r>
          </w:p>
        </w:tc>
      </w:tr>
      <w:tr w:rsidR="00F83708" w14:paraId="768944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DD7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D6F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839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FF0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8FA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7B5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C1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80.31</w:t>
            </w:r>
          </w:p>
        </w:tc>
      </w:tr>
      <w:tr w:rsidR="00F83708" w14:paraId="4B8F42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213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219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C3D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4BC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710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B9F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56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D239D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BB5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BCF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2E6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A54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B1F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F25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E5F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4D36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209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9F1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493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CEA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C9E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055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CA4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79A1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FED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869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2C0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967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5C4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A9E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3BB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23D9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079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EA3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C6E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403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CA1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D5B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F7C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5B43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1CE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483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5F3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7EA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DAC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D48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6B7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2F6BF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448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EC9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C23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3F7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893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1D6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C05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9149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EA5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3AC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DCD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051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545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1F9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DC3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3851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17E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AE6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F2E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110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49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757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E5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62.66</w:t>
            </w:r>
          </w:p>
        </w:tc>
      </w:tr>
      <w:tr w:rsidR="00F83708" w14:paraId="3DB4E5B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DAF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66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578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E11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CFB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184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3C0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E073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DE1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91E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022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B80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F56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AC3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A2A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1E02C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CA7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27A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DC6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916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997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B3F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5B1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BEC7C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C75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176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650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00F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5E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051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472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5400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EE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DA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472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98B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477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66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187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C5D5B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A6C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79B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D3B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E78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9E6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9B1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975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0F459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D2D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517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009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BB7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52B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807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0BC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BD059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C88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C7C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F00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312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D74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F4E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0D4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F494C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BF1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758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C08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BD2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0E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D8A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8A3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0FD62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D64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A14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F62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E41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2A5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388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CD3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F419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76A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AD8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9E1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0EB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720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080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F46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F40F0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B30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252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ABE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132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D94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A0A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ABE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70E0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287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F18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394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738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7BD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1CC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5B0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CBF7C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39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B17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241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33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A8D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0D8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141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74951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DE4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4FD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972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9CB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BC3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2E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1FF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21C63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844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90F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398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E4F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180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D8D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3C8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88D0A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D91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063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8DA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06E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3D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CFD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C4A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47.74</w:t>
            </w:r>
          </w:p>
        </w:tc>
      </w:tr>
      <w:tr w:rsidR="00F83708" w14:paraId="2A952F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0E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96C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EAE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2D3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CF4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40F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637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B02B4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E5D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841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AF5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3DD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22E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073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BD1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4C47D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A16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474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7EF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0CF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6FB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965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9D7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8E4A2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6F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D75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5B6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24A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D6E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980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F19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3859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07E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A6E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06C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72D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E05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F35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65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04FF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15B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2B8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00A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5C2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D98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B49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5AE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76D72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96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ECD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BF1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A86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D29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697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6FD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D2E99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7ED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DB9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A2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45E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CE1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2E8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989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1BC41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928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D78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9AF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7E0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448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4C9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885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B8366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E34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EB2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5EE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20F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8B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F20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D50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A4E0B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BCE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AEC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574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4BB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C26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71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B49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705D1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E63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B43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09F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0B9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B48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B80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96B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6794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FC5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63B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A84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B7C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88D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0A6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C94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B8F0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6AD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A23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E7D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9C3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44C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9A5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057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</w:tr>
      <w:tr w:rsidR="00F83708" w14:paraId="02AF83D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E28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88A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A8D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C6A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6A8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A37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B44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DF757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0A6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0FB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252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685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6DE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25B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E41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1788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968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1EC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4E5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690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E22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117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F68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1859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463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A53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D8A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691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947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400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956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</w:tr>
      <w:tr w:rsidR="00F83708" w14:paraId="349665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E05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51B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15A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469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6BC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B42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BE1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762C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852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451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D4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734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453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1FA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FF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6F1CF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C44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BE3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4FE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887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5A5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A30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08B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95ED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741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757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A6C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32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076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201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B8A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92119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57E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AF5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97C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A39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CDF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8E9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3FD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62A48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B9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951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D72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3DF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827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92E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77F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447FE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E20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7E2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AE2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1F1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1F8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9F9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CD0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5A8C4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B6B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8A8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36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D90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AA6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E7A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242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72CBFF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F0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FC2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AD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DE0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A63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6CB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0D1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52A35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E39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5C4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CF6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EB0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A06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D51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286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B615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192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315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F2F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F63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311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F59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9E7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E519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A39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B0C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7AF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574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3B2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BF1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309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36.27</w:t>
            </w:r>
          </w:p>
        </w:tc>
      </w:tr>
      <w:tr w:rsidR="00F83708" w14:paraId="2E75CF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30A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FF4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334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5E5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331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E65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B9F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DAE24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CA5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7B4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FB5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A1C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6F8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B9B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C59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35.95</w:t>
            </w:r>
          </w:p>
        </w:tc>
      </w:tr>
      <w:tr w:rsidR="00F83708" w14:paraId="678814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7A6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E39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E00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FB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5BE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DE1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C56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CE2BA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7D5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44C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D88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C01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E16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C4C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88E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23019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C63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03A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48C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C98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165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1AE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E92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35.06</w:t>
            </w:r>
          </w:p>
        </w:tc>
      </w:tr>
      <w:tr w:rsidR="00F83708" w14:paraId="454FA4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0A9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7C8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1EE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8B5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E0A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F1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9F1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0EEB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E2D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D35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81C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99F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45D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D41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5DA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ADEF4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29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3A7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CAD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F03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D41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4AD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893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34.94</w:t>
            </w:r>
          </w:p>
        </w:tc>
      </w:tr>
      <w:tr w:rsidR="00F83708" w14:paraId="340BED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1A7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2B2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BDD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A59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DC7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BCB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452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269B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52A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9B5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84F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AEB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B5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53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FE7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29790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EDF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4EE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902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40F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ADC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48A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D79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7F805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500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750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DA9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A38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DC1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B9C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760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9CCC6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BE5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B3D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009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47C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626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3ED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3EA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881D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B04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053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DFF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D75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FA8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6BD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024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441F8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97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F69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802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414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023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E2E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6D6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F1338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A05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618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41B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5EE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291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B29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D56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6CFE5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2C8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51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A8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413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AB1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B6D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D03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16C80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75B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AFC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D0F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8B5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C5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9D8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38A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6189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5F0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933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4E4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77C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41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02E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17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1BFA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52F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2CC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7C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FAC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369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3BB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DBF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2048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ED5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209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14D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849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AC1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D09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753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8B95A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C62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FFF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DCB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C19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7E1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59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3BB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3C17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9F8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69F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84B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E3F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7A8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656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0E2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30.94</w:t>
            </w:r>
          </w:p>
        </w:tc>
      </w:tr>
      <w:tr w:rsidR="00F83708" w14:paraId="38471A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7E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AF2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34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407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845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298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F25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84A11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4B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217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7FC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CAA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82E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E1B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188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30.24</w:t>
            </w:r>
          </w:p>
        </w:tc>
      </w:tr>
      <w:tr w:rsidR="00F83708" w14:paraId="295000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5D9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AFE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669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D5A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578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BA2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2CF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29.71</w:t>
            </w:r>
          </w:p>
        </w:tc>
      </w:tr>
      <w:tr w:rsidR="00F83708" w14:paraId="15A140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798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932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01D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F38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70B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14F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1CC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6F51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727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130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E9D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D50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61E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566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030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AEEAC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6CA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C26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0A9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539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97A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B53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E9E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E00B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25B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654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FC4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818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068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2B0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1CF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A9DDF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3D1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434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AA7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618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D5E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3AE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BEC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29.55</w:t>
            </w:r>
          </w:p>
        </w:tc>
      </w:tr>
      <w:tr w:rsidR="00F83708" w14:paraId="5FF46C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64E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442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6B3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1B6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190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406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A50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A2ABA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161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80E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797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192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C02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13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DC6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</w:t>
            </w:r>
          </w:p>
        </w:tc>
      </w:tr>
      <w:tr w:rsidR="00F83708" w14:paraId="5B7430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ECB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983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9ED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F87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E09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9F5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B0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0B21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6D6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097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41D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7FF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DAD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A40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549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10C7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8B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036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922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11C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BE4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AF3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E47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F9412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D41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C85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BC6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B57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F31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282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7FA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</w:t>
            </w:r>
          </w:p>
        </w:tc>
      </w:tr>
      <w:tr w:rsidR="00F83708" w14:paraId="1638F8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446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319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868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74C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EC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68F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E3F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0A8D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44D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E39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4F7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A79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82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535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F5D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0CA34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C6B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026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7D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747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00A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D01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03C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8815F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115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EB4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A76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7A9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1A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F20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3D4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62E45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4E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3AC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918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411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712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321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BCA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3CD5B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E9E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04D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197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D3D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DF3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9F6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692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8B90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081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82D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F61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62F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650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23A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E21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211BAB3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18D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CEC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8E6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450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44D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88C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9A2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EEAA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476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BD9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76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39A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12B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DDC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546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C388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E20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01A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EAF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469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F7C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105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D70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FDFE3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ED4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A20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7B0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B4F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8FF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C1E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A9E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E7C3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D4A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B6E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5BA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777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CB4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B96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A54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0769E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24E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BB3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876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5C1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F83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E14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2C9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ECC7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74A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29B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A8B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75E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F76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FE6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AD9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2FFB24D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B0E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AE5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F37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4DD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EC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C6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09F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1783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20A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43B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3F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2D4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F0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DBA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788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4034C94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8EA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965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9E2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616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B1A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4A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3A0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07C48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A3D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AE9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1C2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9CE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150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B28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01B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37A4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AE0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3AB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76E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BE4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C4C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F52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C3D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5886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46A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CBF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E06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39B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3D3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7E9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739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1BD6F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752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749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BA4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6E9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39A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EF8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0A5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189FAA8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27A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DB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36B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5CB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D19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B36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3AC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70049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D17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638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BDD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837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58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1D7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019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0872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C15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54B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898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D78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84B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7C6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A97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870FF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FB9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C59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D30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B34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A70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B2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FBD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25.54</w:t>
            </w:r>
          </w:p>
        </w:tc>
      </w:tr>
      <w:tr w:rsidR="00F83708" w14:paraId="5E69065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0D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C36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6FB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A28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B09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F98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9DB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1C78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465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05D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4A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4E0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666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6CF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910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46E2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C7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B86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9EF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D99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80A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EED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134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62444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EDE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BDE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E06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A93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FEE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2D8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B02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46B21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2D9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C23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EBB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01A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7B1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B9C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09B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22.85</w:t>
            </w:r>
          </w:p>
        </w:tc>
      </w:tr>
      <w:tr w:rsidR="00F83708" w14:paraId="51E5D07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9E3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6E8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1F7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043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86D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37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B3C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2EC4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C1D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47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FC9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150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7DD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CA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B3D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6232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22E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7AA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1BB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A01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46F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B64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D96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4252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FF1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F63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3AE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28A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00E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E1E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BE0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291E8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372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DE9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35F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E7D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514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FBF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607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F53C5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4E8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802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A8F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A0F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2E5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EA4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3EA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AC7A1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8F2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A6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E03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ADD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FFE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4F7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94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</w:t>
            </w:r>
          </w:p>
        </w:tc>
      </w:tr>
      <w:tr w:rsidR="00F83708" w14:paraId="29E0ACA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582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AAB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416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34D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401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968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DA1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B5BA6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B91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217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161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4F4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A92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447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80E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7544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DEA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B91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BB8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FA0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C1C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E33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80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60D7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CA1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9B8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BE3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D4D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4B1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B31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1FE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68E2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A75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18E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19F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2CF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EC0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7C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28F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80CDF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FD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0BA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3DE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A31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981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A2B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E91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0A92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A2F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74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664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D72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573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F4E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29C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A39B7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216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D19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992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3A2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330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38C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5B3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D799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F98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EB9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843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10F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DF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344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7FA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9A37E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7E2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987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EA4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65B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464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43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ABD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4565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FBE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0B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44E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DB6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21D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8AD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DF9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DA6A0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DD7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E77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A0E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47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479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BC0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431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23C07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1CF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351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DEA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321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30C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63D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E1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A973B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B93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2F8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3A8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669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240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BC2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98B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4C982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9EA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656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899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564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A5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505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9BD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</w:tr>
      <w:tr w:rsidR="00F83708" w14:paraId="3DF7CC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530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61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8F1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966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8C5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2E8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D03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1509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54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256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E3C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8C0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1A0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25D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50A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3EE5F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7D2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3F9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D64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14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E64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7DF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661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B82F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81F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AA4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EF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46E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07C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768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2F8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BFAE9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C79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51F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4D2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C05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947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3F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BF2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29889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ACA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28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AA5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7FC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4D5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C52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AF3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2412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919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34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E46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CF7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4F1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E81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C8C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3271B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02A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7F6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93C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875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B45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439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EC9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5092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1D4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7A3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E71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6AA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B61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F28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529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E1D75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334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476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295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F75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A40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17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F68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66B9B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F76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11D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523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528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A5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9AC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7CC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5AB57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F84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FA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E08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82D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FFB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246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946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43931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F9D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ADF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64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18C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758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5D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7AA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14691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FB8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033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F29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7F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6A5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EF4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D83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5AF6B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F57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CEF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1CD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23F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855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C31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38D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7DFF61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E9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0F2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AC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87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A9A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AF6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32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29.77</w:t>
            </w:r>
          </w:p>
        </w:tc>
      </w:tr>
      <w:tr w:rsidR="00F83708" w14:paraId="6295E51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FC4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9E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B7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DB1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AC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173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A6D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D180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3B0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046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640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6EC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410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DD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A5A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12773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BD2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711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E42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BE0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02B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446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2C1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D9A23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366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D0B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198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C79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28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47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797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FD9C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F6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755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B14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A5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336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F09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9F5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55A1A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90A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223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79B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078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CDE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776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BBA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F78A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6C9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35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30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E3E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7BB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A4C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ED8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9D3B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99C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415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66D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054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88C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A82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E68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4A1FD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C97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CFE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785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76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7BA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B84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F1B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2A866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BC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D80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DD0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5A8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E5F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262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6C4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7123801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2D2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9AF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B6E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B26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3D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975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D65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26FC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684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B2E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B8D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204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D19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18D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C37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168E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D2E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0F7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24F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151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BC6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E73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6F3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EC0B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C14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519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A2C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7C8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28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41D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961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38E2C3D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421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25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8DC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E18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F52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23F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FE5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31E1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0FE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E3F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0BC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E66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1EC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6E8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19B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B7845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E23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ABF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581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5EB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560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A5D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E5B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</w:tr>
      <w:tr w:rsidR="00F83708" w14:paraId="3D987D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D0B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FC8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059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3D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7C2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C5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05D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D436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C50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D55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F81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5D0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606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709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758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A82A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B73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B1E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805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C12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B03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B0C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14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46AE80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B4A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AAB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6E8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B1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D85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525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9BD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91E04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51C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ABC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49C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B67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6AF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EA9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05A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6B402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6A8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E24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BF9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6C7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50C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746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360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78034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A31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560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16F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AA7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74B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CED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BD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6AC7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221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984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C9C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74A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07A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216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79E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F7FA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62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326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9F4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CAB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81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3A8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F78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9.41</w:t>
            </w:r>
          </w:p>
        </w:tc>
      </w:tr>
      <w:tr w:rsidR="00F83708" w14:paraId="397380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876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D64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E94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B7B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CB4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32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EE5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290D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EDD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7C5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D8F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FD1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3C7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A65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949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95D3F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E9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C3F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93F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950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9BE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7D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90B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274CA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1A2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72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8E1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A33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8CB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372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5D8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6C1AA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63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3E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453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7C1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1C2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A18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68D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</w:t>
            </w:r>
          </w:p>
        </w:tc>
      </w:tr>
      <w:tr w:rsidR="00F83708" w14:paraId="3E0173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7A8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BE2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593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40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E05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D6B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0FF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</w:t>
            </w:r>
          </w:p>
        </w:tc>
      </w:tr>
      <w:tr w:rsidR="00F83708" w14:paraId="07CE37B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D7E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939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8EA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64C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756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957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56E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E437F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C66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D17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BC7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8E7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16D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FF0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B00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4606C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3CD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EBD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629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A28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E59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3FE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4B7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0E39D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E4E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98D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A3F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ED3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8D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8B4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AFA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A4B19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DE4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0EF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375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62F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EC4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522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193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E67B1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D3B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1E6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28F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3B6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A8B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005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F63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0FB2B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BD8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234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F9D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C41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FFF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BB3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59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159.18</w:t>
            </w:r>
          </w:p>
        </w:tc>
      </w:tr>
      <w:tr w:rsidR="00F83708" w14:paraId="3F612D4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7DA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530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35A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FCD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C34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FCF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9E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B316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331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559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33D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0A3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EE0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20C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CE3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BFA9D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8A6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A31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862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B36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C0A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49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54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BA77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443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D13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A59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706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A51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D22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13A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6495D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A36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598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58B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F04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745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D46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E25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667B0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4B1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BFE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FDD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93C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55E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47B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757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273BC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BC1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57B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B74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0B3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527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2D0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30A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7B288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D02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C63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3A1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0F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7A8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0E6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CA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B93C3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F00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8F0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70F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448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DC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3C3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513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428DCB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55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AF5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6EC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F64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C0B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E5D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57B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65426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94A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3A1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86C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89D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078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8BE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D54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2E7A4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0A4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5AD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B47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7D7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759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66D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627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FA9D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719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793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F84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815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F4A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90E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596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3DB7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F18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E20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81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684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0E3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172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F83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769B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78C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64C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E5B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E9A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2D2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346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B42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C4A2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FF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29C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3EB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E75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D4E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9D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38D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A3858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158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A43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995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64B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C15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7C2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C76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67.18</w:t>
            </w:r>
          </w:p>
        </w:tc>
      </w:tr>
      <w:tr w:rsidR="00F83708" w14:paraId="0EE508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567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917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558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519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5C6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FD3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507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0B5F9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8E3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F3D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F81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A2E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D7D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55A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013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AE59F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E18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CB2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3C9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2DE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712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915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7A3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2FA5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E55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A0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DF8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DA6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D90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FAC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F30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15B1F7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C87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112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79E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B01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F00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16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496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504CF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248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193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6E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BA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081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793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EE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19EF7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EB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6E3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484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4DF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50D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DFA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172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472DB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5D5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D73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B16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B57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C1F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BEE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F5B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47295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265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867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5E6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031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C59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4F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167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72CCD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9C5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E53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960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94E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9B9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BA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BC5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1E463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8CB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4F9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7B4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501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2C3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F4A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8CF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1C19E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81B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DF2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5E2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0B8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595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0AE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E1E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31A8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A8E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73C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9E0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851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DB5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357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A25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34A2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4E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18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652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817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08C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B8E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87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AF4CF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9B9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898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682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791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33F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43D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D76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0CF53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8E3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D1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79A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19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AAB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DF8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21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759C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6F2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39E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3F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67A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B3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90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CC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BEE9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3DD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066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347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F1F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5D7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C95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A7F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0B798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19F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872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482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414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59F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6F5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680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83708" w14:paraId="50FFD2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B4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228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F3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159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106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96D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E1E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5E7E0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FA5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0CB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857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E42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96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225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8FD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266BC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62A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163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8A3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45F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BE0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D27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402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CA36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264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AD2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531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7FE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D31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A2F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295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7736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331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60E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5C2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E99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1AD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ADD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627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</w:tr>
      <w:tr w:rsidR="00F83708" w14:paraId="26C239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0E1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594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494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F7D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8B1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B15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5D5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4D677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96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D2E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06E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21F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1AC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F3E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A51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8AFC8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825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028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928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2A1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789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D1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35B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AAF19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628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89F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498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D29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FCB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C9C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365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0955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37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AB6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ABB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DF3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0A1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410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CAB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15800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404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D1E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507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C54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6A6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FBF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62C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2D7E0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EB1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54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3C6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B4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5C0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2AF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494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C6FC5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888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9B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C76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FD7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3E1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41B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793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C153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AD3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167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730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256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312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1A7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60E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BA3B6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D63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611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E49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B1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53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38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88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F76C6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696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0ED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B08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46E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A7B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E47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B08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E80FF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733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C99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2AC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15E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FB9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129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EE3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33.68</w:t>
            </w:r>
          </w:p>
        </w:tc>
      </w:tr>
      <w:tr w:rsidR="00F83708" w14:paraId="274284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954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D1B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285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079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66A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E9E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4E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CCD9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59D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501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231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E87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490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219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95C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5FE7D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9C3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067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9A2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EC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DC0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116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CA6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AFC4A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DCE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ED2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11F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F0E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90F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01D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233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339FA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8DA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A9A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2B1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9DA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E8D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B0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601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B8983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1A1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B2D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1B7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5BC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BF7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35A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30B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EC3D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3EF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4C2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B64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786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147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F47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DED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7097E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244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9D1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BFD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9AB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CC5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F1E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E15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FF053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13A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71D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D5E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C1C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D5F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291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51E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D583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7A1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54D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4C8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BF6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629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5CC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5A1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46D27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D48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A75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71C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B4C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F26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0F8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B85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1C8BE7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516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DA6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4F5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95F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9DC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FDF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76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5D905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9E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58C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1D9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C47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0C8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618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B67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B0A6D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70C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3D1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79A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913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1DD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C23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29D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796F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CA2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0FF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C76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6DA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A65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489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1C0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71BD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24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4DF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012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7D3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632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E54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8D8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28.96</w:t>
            </w:r>
          </w:p>
        </w:tc>
      </w:tr>
      <w:tr w:rsidR="00F83708" w14:paraId="197A55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D52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E02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7F3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51C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A48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8A4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FEC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9CD7D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A09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04C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71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5D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A60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562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270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28.05</w:t>
            </w:r>
          </w:p>
        </w:tc>
      </w:tr>
      <w:tr w:rsidR="00F83708" w14:paraId="3ADD3C8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1B8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D21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D35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BA4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8CB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55B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02A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BF22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841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169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DBB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EB5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968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BD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065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FCC68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E2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E77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B5F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D40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EA9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631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A8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3DA00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9DA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14C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393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F7E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1FD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40B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069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5B89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21D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67D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1E3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F32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4D7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F58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525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C0F7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671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B10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718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9B1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5B7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4CD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268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9CE5F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44D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E26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815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DAF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0D3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ADD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5C6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17CCC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F25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141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7C3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4C2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E38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DE6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83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B52BB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7B2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57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97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CE8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DE1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AA0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B46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26.83</w:t>
            </w:r>
          </w:p>
        </w:tc>
      </w:tr>
      <w:tr w:rsidR="00F83708" w14:paraId="328F65A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B4F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435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7C7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FD4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092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93E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F27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7DD2F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AC1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700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BC3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E0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485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666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831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DB7C5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2D4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FC4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CBA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F2A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66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536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F7C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8ECA4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7E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BA3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4B1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ACB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E4E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E3A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FF0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4D827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290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D64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375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372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99E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67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35B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03823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ACC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175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48D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F34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A6B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445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818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8A106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716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BDD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F0F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464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0FB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274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5AB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D3944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350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34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653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341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AA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DF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05E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7EBA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C0C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B91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9D4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944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A70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2A6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283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32D5E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382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7E7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B16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811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C46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02D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E3E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84117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24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0B9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F52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24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5EE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DA0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5CF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5B14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F06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FC7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181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FFA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ADC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0D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1BC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23.92</w:t>
            </w:r>
          </w:p>
        </w:tc>
      </w:tr>
      <w:tr w:rsidR="00F83708" w14:paraId="7D2695A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1BB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329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D62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F6D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B7B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88C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F41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306E1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74C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542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E20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EF8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5C6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29B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B18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35E48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BFE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7FF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EAF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3BE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123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B95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463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76A7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D93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170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694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676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87A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2D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191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</w:tr>
      <w:tr w:rsidR="00F83708" w14:paraId="4E1E340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58D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4A8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094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FE3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998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A81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B5E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13A7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F9C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018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339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EC7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17F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42C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334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0585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9A2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EA8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90E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711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02C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120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996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C782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3EF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3A5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F2D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3EB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C58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CB3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1A5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499AE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8D6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9DF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09D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37D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057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9C8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0B2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3110D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8F8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332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804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463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006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B76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FE9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8237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78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528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75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88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621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CA6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1F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21.06</w:t>
            </w:r>
          </w:p>
        </w:tc>
      </w:tr>
      <w:tr w:rsidR="00F83708" w14:paraId="4419F0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B45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870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106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009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36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3B5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1D3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38C32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C92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275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E95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D4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528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23D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F4A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FB21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25A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30C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568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2F6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610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A1A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644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</w:t>
            </w:r>
          </w:p>
        </w:tc>
      </w:tr>
      <w:tr w:rsidR="00F83708" w14:paraId="38F8AE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03F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D64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AF1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E03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6B0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86F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FA1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</w:tr>
      <w:tr w:rsidR="00F83708" w14:paraId="3D43CE1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AC2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FD4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7C8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1CF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206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F24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3D3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7BAA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6AF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C76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8C6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E94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7A3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33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BA1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BE24A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3D5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DED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91C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6A9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31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FC7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D92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D093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072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F0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553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3EF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572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531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78C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C94570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3E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D68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013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900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6AE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80B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242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7ED3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AC5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EC2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E54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486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BF2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E04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007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64CE8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5A1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D2E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A49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007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FBD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BFA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92D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B006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33F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E79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FAA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F82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5A9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60E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5E1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EA0E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E3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A5D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674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606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69C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3B7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D38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1D3C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839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9DE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AD4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353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364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4BA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768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69EDD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538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103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9E5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7BD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0F2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5A7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955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CBE74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689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B4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9C4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B22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FE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32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CED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6C38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543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9A6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97A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DD1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73C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1AA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23E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BBCB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33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345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DD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456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5E6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607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BA5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1DBBC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AE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245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939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CA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9B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8FF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6EA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ECC05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1B1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820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B5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8F6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338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CA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3C1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B0A9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B78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9C8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F8C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517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082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CAA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E04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1C235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B02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F5C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C3C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81E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8B1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6C4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0CB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9F986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3E5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C71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B64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975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CF1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945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1A8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11.67</w:t>
            </w:r>
          </w:p>
        </w:tc>
      </w:tr>
      <w:tr w:rsidR="00F83708" w14:paraId="21BCB9B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9C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01C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F00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467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13D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F98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DFC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2FFE0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CDC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2DC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702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686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C74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946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C4B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8398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1CF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DC3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6E3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CF3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FD0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0E6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978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</w:t>
            </w:r>
          </w:p>
        </w:tc>
      </w:tr>
      <w:tr w:rsidR="00F83708" w14:paraId="365A72C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EFA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C7C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98F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619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948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BC0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CDB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6F392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285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EC8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473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CD6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FAE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00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1F6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</w:t>
            </w:r>
          </w:p>
        </w:tc>
      </w:tr>
      <w:tr w:rsidR="00F83708" w14:paraId="646399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95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6D8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40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73D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9B1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2A8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118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FF3A3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6B0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74D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3F5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726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B42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A95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320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90D7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8F1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BF0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A21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F73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10F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82C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D9A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</w:t>
            </w:r>
          </w:p>
        </w:tc>
      </w:tr>
      <w:tr w:rsidR="00F83708" w14:paraId="7E6548F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B62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115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99B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421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0AF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6E1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9C1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</w:t>
            </w:r>
          </w:p>
        </w:tc>
      </w:tr>
      <w:tr w:rsidR="00F83708" w14:paraId="40C2312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D67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2BA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A81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340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D79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866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0BD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0AEC6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5A3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0E9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D83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FAD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062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56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A81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</w:t>
            </w:r>
          </w:p>
        </w:tc>
      </w:tr>
      <w:tr w:rsidR="00F83708" w14:paraId="7BA679C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D6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0D7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24B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767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531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235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ACB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</w:tr>
      <w:tr w:rsidR="00F83708" w14:paraId="24E564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BA1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FAD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904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F8F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CAE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499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320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A9F7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BAC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4D2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EE1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99C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839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08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4BE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DC4C0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B04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AAB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901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931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71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37C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EF2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C4B1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CF6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48C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3AB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7AD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1DE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8BB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C04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F7319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222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A24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410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D4B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41F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7BF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BE3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CEC21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5DA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B85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EA8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ECB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AC9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4DA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62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5E6E3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A13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71E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283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B60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96D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866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CB1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5386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67B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DC0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28A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23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6D8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23D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253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DB2C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00D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CD9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B89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7D5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60E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DDC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AFD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60.45</w:t>
            </w:r>
          </w:p>
        </w:tc>
      </w:tr>
      <w:tr w:rsidR="00F83708" w14:paraId="7421380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85B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121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8C6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155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D44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3F4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763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6E3F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F5A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657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DA1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6F8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AAF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B92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FDC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50.97</w:t>
            </w:r>
          </w:p>
        </w:tc>
      </w:tr>
      <w:tr w:rsidR="00F83708" w14:paraId="414ED1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FCF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B81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363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24C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FD8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F5F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847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55A9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6B9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8FF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4BB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7E4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548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B83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21D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</w:tr>
      <w:tr w:rsidR="00F83708" w14:paraId="762698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52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54B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AD7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E17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75C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C9A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44C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579D1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5A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157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48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C39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D72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D50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6B9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B094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29E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A91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AC9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16D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60F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B0B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4FD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C7DF9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FA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831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31E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6F1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CB0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4D1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78B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0C5E3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97C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568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5B0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1FD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72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4F3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B28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788BD54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71D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5CA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614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F2E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059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1E3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C9F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786887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252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3F5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CCA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7C9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43B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87F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298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08258BF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34B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2C1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2C7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43C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539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C81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FCF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9578D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6AC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CAE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538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6CE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F20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7A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E07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7A087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A64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798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5D7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486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028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DE0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759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95B2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36B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9E9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15F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E29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9F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8F8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B8F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7307A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9FF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A87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FB1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79C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C96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F3A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C2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C4607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E0B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537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8A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362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535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3ED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10B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915AF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552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EBF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85E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443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76F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1B7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CE4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46FD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A87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C4C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B7B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49F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7C7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963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74D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FC371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A6C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B41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D90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B78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72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67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06F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5930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9A6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E90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A49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10C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F4F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176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F10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</w:tr>
      <w:tr w:rsidR="00F83708" w14:paraId="782CA92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A7A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E7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B7C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6F7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E01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60E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E7C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1940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146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B00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62C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0F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35D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4BD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F8B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C67DD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86C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F2E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9C3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D87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C73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BCE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AE6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18.54</w:t>
            </w:r>
          </w:p>
        </w:tc>
      </w:tr>
      <w:tr w:rsidR="00F83708" w14:paraId="45F4DD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6F3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597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6DF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878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ED5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5C0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AA2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</w:tr>
      <w:tr w:rsidR="00F83708" w14:paraId="1B83CA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C85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309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82E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4BA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F19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33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E46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2525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A27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646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8E8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9E4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36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1F4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FAC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8D274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CBD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B98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440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6EE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C68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69D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62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8798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8A2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CB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D65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955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E10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B24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62A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15.06</w:t>
            </w:r>
          </w:p>
        </w:tc>
      </w:tr>
      <w:tr w:rsidR="00F83708" w14:paraId="4BF8781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0C9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C5B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6BA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127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5EC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D03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B3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DA62D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4FE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C9C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CF8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54B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129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EE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4F6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E103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F86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AFB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434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BD7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3EB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17D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6B5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98BF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E6D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2AD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70F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E7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A3B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49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7C5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4763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A1C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0B7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3A4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2C1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18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6C3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D3B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027B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E22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F70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984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402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F87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654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D83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CE108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76A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657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EA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E7F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695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351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E63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E8C28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C4F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926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514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69F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20D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5E6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80D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256AA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CC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C35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260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F7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811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478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44B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E97BF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91F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DFA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B7E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3F3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0C4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B1B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566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C0BC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4A6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49C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83D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3C4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B55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B3B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CA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9E56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BDF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8A7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ADE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1F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9DC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8A5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C31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F5AF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EA8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6B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BE6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491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545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529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9A0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96C3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DDC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CCC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B8B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66A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68A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162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18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60.48</w:t>
            </w:r>
          </w:p>
        </w:tc>
      </w:tr>
      <w:tr w:rsidR="00F83708" w14:paraId="64C697F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AEA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F23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C18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061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508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3B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417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A0AC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FB7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F26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212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1FE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748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358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A5C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4DC0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69D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001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488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2E1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DB2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C16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E5D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9ED6C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006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42E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27A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DD0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704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527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85C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48.38</w:t>
            </w:r>
          </w:p>
        </w:tc>
      </w:tr>
      <w:tr w:rsidR="00F83708" w14:paraId="1DCB16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3A5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5AC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C51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B42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23D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10B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3B8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D3576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9A7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A45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0D7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230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3D9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65A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3E7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8F075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DE6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04B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25D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0BC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954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5EF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407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45.36</w:t>
            </w:r>
          </w:p>
        </w:tc>
      </w:tr>
      <w:tr w:rsidR="00F83708" w14:paraId="3CEA94B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AB0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032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BC1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C1A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223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8A6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B08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44.34</w:t>
            </w:r>
          </w:p>
        </w:tc>
      </w:tr>
      <w:tr w:rsidR="00F83708" w14:paraId="11C15B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81E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31A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80B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75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D30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BC5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1D3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A2A7A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3E3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288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8DA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C3F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0B9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D09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F94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FA934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6A0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87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F4B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58E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9F6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1EC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9E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5BB6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05F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D92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C90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F9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0F9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CE7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EA4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37.35</w:t>
            </w:r>
          </w:p>
        </w:tc>
      </w:tr>
      <w:tr w:rsidR="00F83708" w14:paraId="38A78FA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409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D92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CDC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194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89B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41C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4DE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166A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F40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A18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AF3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CE2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B4F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5EF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CEF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E016D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62A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F28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F3B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96F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3A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A58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692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0B01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846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2C5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0FC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28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FD7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67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22D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2ED56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192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2E5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C71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4F5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52E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49E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C10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4585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C83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2F4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D8A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41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0ED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B67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0E9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E6883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2FA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F09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FB1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339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D89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2C4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3F2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28.31</w:t>
            </w:r>
          </w:p>
        </w:tc>
      </w:tr>
      <w:tr w:rsidR="00F83708" w14:paraId="64341C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3C3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F31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38C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40E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035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909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DA0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AD63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BDE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CD6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5C1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5A0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6E6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2DF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506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DFF5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E8E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21E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C3C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9FC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419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0DD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086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2C3F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C8F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7C8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34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671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EFB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1B6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010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23243DA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4E4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395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85E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D2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DAC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F52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427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25D7EE3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E7F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646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F3A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379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7DF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513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188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C9A4E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989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7C4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24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30F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546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F01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E68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3A5AE79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8EC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BDF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142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5A5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C53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D9D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F57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7D473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32D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3AF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A7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1E1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231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5FD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5CD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89775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2EC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FA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95C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217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3F7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49D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CB1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1AE853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42C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014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4CB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1A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008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341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27E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190A6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9C1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0D8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B3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6D8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7A9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D7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9C6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D149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11C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E69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13E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9AE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23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90C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90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1A802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D00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885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142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8FB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2F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FE8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27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18.82</w:t>
            </w:r>
          </w:p>
        </w:tc>
      </w:tr>
      <w:tr w:rsidR="00F83708" w14:paraId="1592C9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22F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9C7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798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A9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523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C02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5F4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17.87</w:t>
            </w:r>
          </w:p>
        </w:tc>
      </w:tr>
      <w:tr w:rsidR="00F83708" w14:paraId="006FF53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C6D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1D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FD0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C6D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CF0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5D3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154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04F9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E49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E7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0D5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8A3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409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DB5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721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B390BE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24E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ACA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429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AFB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AA6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F78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009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4994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B65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B26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EE8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B0C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A48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23B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2D9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</w:tr>
      <w:tr w:rsidR="00F83708" w14:paraId="21E183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C5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B93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88A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14B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9E4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433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84A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12.71</w:t>
            </w:r>
          </w:p>
        </w:tc>
      </w:tr>
      <w:tr w:rsidR="00F83708" w14:paraId="57F35E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F7E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3C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7C3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DD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DF3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3DA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BBE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44EFA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AC8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5F4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3D6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FD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A7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038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7CD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C94DA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9FD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7CD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8FD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641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134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D91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D39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9.47</w:t>
            </w:r>
          </w:p>
        </w:tc>
      </w:tr>
      <w:tr w:rsidR="00F83708" w14:paraId="41225D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3A7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71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1D8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22F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5EF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05C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FF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6CEC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C59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80B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2B6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451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6B5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EC4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DB1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881FD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6C5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ED8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1A7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BA2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890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7D5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BD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</w:tr>
      <w:tr w:rsidR="00F83708" w14:paraId="0C310E6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9E7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956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B38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FB5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372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95D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DB4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</w:t>
            </w:r>
          </w:p>
        </w:tc>
      </w:tr>
      <w:tr w:rsidR="00F83708" w14:paraId="3B33D5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75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A8B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55A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1CF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881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176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67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70F3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52E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41B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B72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CC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8E1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463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CB2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F5FCE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03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2F1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269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64C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B1C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2B4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EC7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</w:t>
            </w:r>
          </w:p>
        </w:tc>
      </w:tr>
      <w:tr w:rsidR="00F83708" w14:paraId="41A8E30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48D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44D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BFD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EB3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8B6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645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AA2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F35BF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91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4B5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BE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521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3B4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01B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142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6E9BA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AE6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9B2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AAB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AE6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56B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48A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0A7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F2E5F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5FA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4FC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D7E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808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5B8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ECD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15D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B78D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D69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66B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EE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AEA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743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2F2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150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7B505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A55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FC7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71E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709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38F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C5E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7E7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75.10</w:t>
            </w:r>
          </w:p>
        </w:tc>
      </w:tr>
      <w:tr w:rsidR="00F83708" w14:paraId="1093D1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4CE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388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479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382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54B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0DA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7D1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49C20D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4C4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7DA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72F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803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39F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452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EC5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DB78F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4A8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9D2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D0D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81C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3C2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EFE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BDD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87A8E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D77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016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9CC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921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7DE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96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C9E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6A80C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782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C2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506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43B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FE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DBD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C1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47.02</w:t>
            </w:r>
          </w:p>
        </w:tc>
      </w:tr>
      <w:tr w:rsidR="00F83708" w14:paraId="68DF318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ABF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6A1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65B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002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2D6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57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117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43.32</w:t>
            </w:r>
          </w:p>
        </w:tc>
      </w:tr>
      <w:tr w:rsidR="00F83708" w14:paraId="0A7E86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C6A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080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D39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2A6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827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6C0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6D1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</w:tr>
      <w:tr w:rsidR="00F83708" w14:paraId="48F9774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1D2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0B3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6A1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781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809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7E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52F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A6A4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119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003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BE6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FB7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6F7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AB2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E67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7F71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134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098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79C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CFB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68D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DAF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2AA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C5C2A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49F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89C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471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17A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742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C81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645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BCCB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A4C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7E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BBC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D4D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8F7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C8E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FB0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3222017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D7E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E06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862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8F3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9D1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038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53C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13D3FD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EE3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745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831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84B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A2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100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CC3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47651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482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ADE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509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644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98C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AFC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6A8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5F906F6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EE0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2B0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267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E24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E9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480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736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25.29</w:t>
            </w:r>
          </w:p>
        </w:tc>
      </w:tr>
      <w:tr w:rsidR="00F83708" w14:paraId="1C9A7EF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FBB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2D1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915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DF2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C71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AC5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A65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</w:t>
            </w:r>
          </w:p>
        </w:tc>
      </w:tr>
      <w:tr w:rsidR="00F83708" w14:paraId="288D1A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5D7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BCF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5D4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AEA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950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F66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39C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1DAF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AE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983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CDE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4D5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085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E38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CC9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3FD8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728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E4F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99A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38D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CC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C39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45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61FE71A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715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2B7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FB6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752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7AF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B2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14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940B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8E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1F0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A15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EF2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42A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0BE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03D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5FDF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EA7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AB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327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DBB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2ED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F80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177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83770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D4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8F0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689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792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E6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05A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143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</w:tr>
      <w:tr w:rsidR="00F83708" w14:paraId="6BCCCC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ADC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49A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49D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8DD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675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4C9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404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A6F50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C37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D1F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54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8B1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94E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488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C14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7F5CE05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1F5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1AE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DB1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665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0B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A2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33B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53A3636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6D4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D9D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67A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AB5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908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79B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BC0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12.91</w:t>
            </w:r>
          </w:p>
        </w:tc>
      </w:tr>
      <w:tr w:rsidR="00F83708" w14:paraId="2B4073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86B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F64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01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B4D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712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2AB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638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12.74</w:t>
            </w:r>
          </w:p>
        </w:tc>
      </w:tr>
      <w:tr w:rsidR="00F83708" w14:paraId="17A4BD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36B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1E8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632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29D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631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F8C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6D7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12.72</w:t>
            </w:r>
          </w:p>
        </w:tc>
      </w:tr>
      <w:tr w:rsidR="00F83708" w14:paraId="3C0F4D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B9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5A0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27F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855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B76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9A5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522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CDD82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9FD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02E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DC4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6E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805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D06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A5E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</w:tr>
      <w:tr w:rsidR="00F83708" w14:paraId="251F4D4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AE8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837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6E2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851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2CB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FCF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F5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F1A9D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54E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E1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0A2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BF5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F72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8C2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9BB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34B40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C7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9C9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DC8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E87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11D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2E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8AA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</w:tr>
      <w:tr w:rsidR="00F83708" w14:paraId="6C97EE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58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ED0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1DF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9FA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23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3FA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E6C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F0FC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7D5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96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3EF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26B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C0C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77A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125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9728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A3C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D42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04F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E20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564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1D1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DB3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112.49</w:t>
            </w:r>
          </w:p>
        </w:tc>
      </w:tr>
      <w:tr w:rsidR="00F83708" w14:paraId="4424FBB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BC4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79A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A3B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BAB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C87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CF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DDF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106.83</w:t>
            </w:r>
          </w:p>
        </w:tc>
      </w:tr>
      <w:tr w:rsidR="00F83708" w14:paraId="1532DC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A5D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B4B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44D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E6B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2BF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081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5C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85.95</w:t>
            </w:r>
          </w:p>
        </w:tc>
      </w:tr>
      <w:tr w:rsidR="00F83708" w14:paraId="10AB09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18E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3CF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803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854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F70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A4E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901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83.25</w:t>
            </w:r>
          </w:p>
        </w:tc>
      </w:tr>
      <w:tr w:rsidR="00F83708" w14:paraId="01E8341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88D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A06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D82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652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62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9DB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709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C0E15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3B6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D78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D8F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08F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322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983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0F7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67.17</w:t>
            </w:r>
          </w:p>
        </w:tc>
      </w:tr>
      <w:tr w:rsidR="00F83708" w14:paraId="5F1321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2CC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942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67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0F8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99F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BDA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2F0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54EB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DA6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EE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883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036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67B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EEC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A49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61.36</w:t>
            </w:r>
          </w:p>
        </w:tc>
      </w:tr>
      <w:tr w:rsidR="00F83708" w14:paraId="51FC859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A1D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622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70F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E7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45A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4A8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0A3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33ED3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CBC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C51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55D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5C8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873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6AD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2DD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527B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05E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2AA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8C4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706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184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4AF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78E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CE55C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B7D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50C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857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289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A02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82A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237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57.57</w:t>
            </w:r>
          </w:p>
        </w:tc>
      </w:tr>
      <w:tr w:rsidR="00F83708" w14:paraId="3BEBA7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CE6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622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F3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D1A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F08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998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AD9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C314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7BE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9D9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78F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BE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D5C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FB9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D36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D142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C94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91E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684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1DC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8A8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618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263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76CD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F8F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E57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EFB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071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DC2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DC2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B2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52B0C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996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1E3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FD7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A16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A84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8DA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17A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817C3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403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17D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0D6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20A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613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972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D6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56808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62F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566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6F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D09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9C5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9CD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1AF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2FFF9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E3A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755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BEA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DF5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A12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3EA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788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6304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E26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49E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EA7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6BC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86D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487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70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9A2D4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A05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270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7C9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BB1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7FE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167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748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2FF6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76F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C8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9AE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145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E6C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47B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249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08B37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67A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5AA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0FE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C87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98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45B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40F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44.33</w:t>
            </w:r>
          </w:p>
        </w:tc>
      </w:tr>
      <w:tr w:rsidR="00F83708" w14:paraId="76FF6CC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988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891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23C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5CD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F7C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C86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411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26ACE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DD4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DFA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A73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4E2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CB5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8D4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AFA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FF16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48D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462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856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8D7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D5D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AF9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C4C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</w:tr>
      <w:tr w:rsidR="00F83708" w14:paraId="28A2A4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DC4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651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D78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AE1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AE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65F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7C4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F1057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C24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E13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1A2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F1A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E56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8EE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F5E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83708" w14:paraId="2D8A9B9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AA9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337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42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A6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09E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8A8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8EE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40.27</w:t>
            </w:r>
          </w:p>
        </w:tc>
      </w:tr>
      <w:tr w:rsidR="00F83708" w14:paraId="711E1E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F3F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31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410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D67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44E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008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CBE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0D756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CC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BD8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A01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866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14A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67C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350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E37A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E47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1F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317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6C1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CDE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C3A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802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33.60</w:t>
            </w:r>
          </w:p>
        </w:tc>
      </w:tr>
      <w:tr w:rsidR="00F83708" w14:paraId="5A706C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F2B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23B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856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8B7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316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825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0F2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ECCF4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B9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69B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CB7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4A8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DBC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361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AFA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88F9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836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55B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370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34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414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8F7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3EC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2079D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72B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A6D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65D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08A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073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329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67B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F3BFD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019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D2A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4BE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D74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9C4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322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EA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32.26</w:t>
            </w:r>
          </w:p>
        </w:tc>
      </w:tr>
      <w:tr w:rsidR="00F83708" w14:paraId="7FB6832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446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ACF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636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ECC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A9F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F24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A14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0487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97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1A2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0DD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C8B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7D7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603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B3D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A1558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359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0E1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BB2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8E5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93A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78E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76B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7ED337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B95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81D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F54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E89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698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4C3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6F4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DF41D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4C0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5E3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53B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512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F13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369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746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0CBB367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DDC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3DC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7A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61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A42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3DD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287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20ED1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5E8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8B1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E93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450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7EE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046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6C2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6A03DC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53C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18C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330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E8D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BD1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458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AE0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0BB2C9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F3D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7A1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344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52E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9AE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5D3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D2A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335D671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F15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E8B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B36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ED8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CE1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261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D34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86B1D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898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B5F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E4C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91C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2F7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1AF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7AD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0D47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1C1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690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0C2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4B1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CAF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F8F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2B9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F47C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68F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5B4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5E2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3AD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55B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733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EA9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46264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4BD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A7F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854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E6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65A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8F2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CBD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7A136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7A9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C35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168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683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485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328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2CC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3471884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7E0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075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B61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A58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498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DC2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8C9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04695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57B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581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916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A7E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0CE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941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4D1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6D36B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B4A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424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6AB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F1C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5DD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F38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A12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0A993D8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8F8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E4C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535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3B7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52A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D97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71D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014D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A1D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690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3F4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8EA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EB0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D5B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651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6532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07E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9B7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1A6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937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E58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460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C28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38C43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A10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23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A2C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E67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73B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210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269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11.69</w:t>
            </w:r>
          </w:p>
        </w:tc>
      </w:tr>
      <w:tr w:rsidR="00F83708" w14:paraId="77E117D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B1E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F30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6E4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507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8E4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F77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CE2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7ABEC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C32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756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774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A91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633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219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699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</w:t>
            </w:r>
          </w:p>
        </w:tc>
      </w:tr>
      <w:tr w:rsidR="00F83708" w14:paraId="4D36684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582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FE6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8A9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82E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E0E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53D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58E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</w:t>
            </w:r>
          </w:p>
        </w:tc>
      </w:tr>
      <w:tr w:rsidR="00F83708" w14:paraId="1115FC1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C2F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7B5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C43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9D1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08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5A4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98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7197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59B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877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0A9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13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044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058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E56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39EE6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0CE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449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A45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CF3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128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E33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E9C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</w:t>
            </w:r>
          </w:p>
        </w:tc>
      </w:tr>
      <w:tr w:rsidR="00F83708" w14:paraId="3B68581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B6B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BE9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358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204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F15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B40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628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95DF3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893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D1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6C2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954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5B9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FA4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BB1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BE82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0CE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ABF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FBD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D4E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4D1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5F6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0CE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</w:t>
            </w:r>
          </w:p>
        </w:tc>
      </w:tr>
      <w:tr w:rsidR="00F83708" w14:paraId="5438BF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19F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FB7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53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A76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2D5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B2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2D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61EDA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D83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936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24B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CC9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B22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08D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1A2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101.77</w:t>
            </w:r>
          </w:p>
        </w:tc>
      </w:tr>
      <w:tr w:rsidR="00F83708" w14:paraId="6E47B4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5D7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BB5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24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91B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96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68B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0B1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C4776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8DC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B0C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177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71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1F2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7C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DB9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842E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64E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3AC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759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C94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C26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6A8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25D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67.42</w:t>
            </w:r>
          </w:p>
        </w:tc>
      </w:tr>
      <w:tr w:rsidR="00F83708" w14:paraId="2176D7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E5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625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55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151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FEF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640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2C7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06A4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6B8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D3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7DE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F14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FDA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E0E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91A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4D85D1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32D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3D5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983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5BB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90A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3BF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132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33173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70B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0FB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5A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C6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D88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8A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216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589E0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D39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E10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392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A9A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7A6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04A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AD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4DC7D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44D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521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64C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C21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A28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078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016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58.37</w:t>
            </w:r>
          </w:p>
        </w:tc>
      </w:tr>
      <w:tr w:rsidR="00F83708" w14:paraId="3360265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821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828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DC3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95B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193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C35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C1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0F4AE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AAD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135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911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662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A6A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302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663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533BF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91F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E9D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D45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E6F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6CD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FB6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F4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1134B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154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C87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674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594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2E2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206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D42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9634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FD4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BF1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1E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DB7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B6B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85D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919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71090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C89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658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70D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35B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E8C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964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803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53.76</w:t>
            </w:r>
          </w:p>
        </w:tc>
      </w:tr>
      <w:tr w:rsidR="00F83708" w14:paraId="4635DE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4A9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F86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D65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CA6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FD9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8AA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F20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EDF2C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840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F84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59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71B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23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58B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E5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58C34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87E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4B6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8DE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C80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77F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01E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6DB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C133AC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7BF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87E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70D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AF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395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2EC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E78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8D6DE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76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291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A8C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EA6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444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FE8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9D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53.74</w:t>
            </w:r>
          </w:p>
        </w:tc>
      </w:tr>
      <w:tr w:rsidR="00F83708" w14:paraId="56DC5C4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EBE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FA8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BE7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879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59C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5B3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F77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4D8B9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DFD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3A1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198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3E6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8D6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D85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731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5403A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FFF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E83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E3B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FD6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01C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6F6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566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435957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E16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297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690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36B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DB9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587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674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8555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3C0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F0E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E95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F81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A46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93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A03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A4632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DFC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DF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39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B5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5D0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4BA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5A8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53.63</w:t>
            </w:r>
          </w:p>
        </w:tc>
      </w:tr>
      <w:tr w:rsidR="00F83708" w14:paraId="628921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D21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33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932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9D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F83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919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F21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BACB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C92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935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30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0C7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3CA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F7A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FB3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53.06</w:t>
            </w:r>
          </w:p>
        </w:tc>
      </w:tr>
      <w:tr w:rsidR="00F83708" w14:paraId="4707D70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781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5DC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5E1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FAB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18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C33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939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FC8CD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209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237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B92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F4C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559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E8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32A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9F421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425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3EE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15E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8B7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702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525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D97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51.06</w:t>
            </w:r>
          </w:p>
        </w:tc>
      </w:tr>
      <w:tr w:rsidR="00F83708" w14:paraId="010C10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88D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5A9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3EC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AD0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C9F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FFD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565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28FD8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48A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0AB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CC0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E86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F80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7B2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11F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48.97</w:t>
            </w:r>
          </w:p>
        </w:tc>
      </w:tr>
      <w:tr w:rsidR="00F83708" w14:paraId="23D333C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3CB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515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12B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59D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73F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EB1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0B2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B43597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5EA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BAD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D3A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E27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A0D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1CB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691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1AEFD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C7C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1E9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88D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1AE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6EC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479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8C8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47.04</w:t>
            </w:r>
          </w:p>
        </w:tc>
      </w:tr>
      <w:tr w:rsidR="00F83708" w14:paraId="14D430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038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258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61E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7F1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C8D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27F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ECB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CD0F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9BB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1F6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801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4A9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9F9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06B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5C6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356AE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ACB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ACC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10B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2A8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527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216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A4B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70637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40B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600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B78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9D0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FA3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61B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A40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D0788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5BD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470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37B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DA6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A63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10A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162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0B02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D53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CB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DE4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48F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D14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BC0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342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45.74</w:t>
            </w:r>
          </w:p>
        </w:tc>
      </w:tr>
      <w:tr w:rsidR="00F83708" w14:paraId="1D0F866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D12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010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3C3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F0D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EA8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B7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B67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D84F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509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596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6F9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446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405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E8E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5B2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424E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D70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127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B0D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EC9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DD5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E49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AD5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44.35</w:t>
            </w:r>
          </w:p>
        </w:tc>
      </w:tr>
      <w:tr w:rsidR="00F83708" w14:paraId="64FBBE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9CB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47F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58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926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85C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6BA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402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44.34</w:t>
            </w:r>
          </w:p>
        </w:tc>
      </w:tr>
      <w:tr w:rsidR="00F83708" w14:paraId="36169F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B9D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8D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65D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63B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DFF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55C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DC7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DD18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BE2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44D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EF6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26E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374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6E5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865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BD4C2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257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678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C4E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D9A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CBE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76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BB3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BEAA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F67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952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823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80D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6E0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CCA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B04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A6DC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53C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13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6F1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C25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F31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B0B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43F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39AC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0FF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DAF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D9E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306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392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81C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3F3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44B96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E1B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139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527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D8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56B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77B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F7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83708" w14:paraId="092B9A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866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EDF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A69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28C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688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0DA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8BB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4D9C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287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552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4B7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2B1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CC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B59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F5F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32ED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90E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DBE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884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B87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4BA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3DC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1BE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FA661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775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37C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8F7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3FC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01E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3B0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579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CA29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C78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14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DB7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454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A3B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520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373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DB500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59A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5F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94A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72E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809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AAE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C61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B0DC5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AFC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F1B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16B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8E0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504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2B6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5D3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36.24</w:t>
            </w:r>
          </w:p>
        </w:tc>
      </w:tr>
      <w:tr w:rsidR="00F83708" w14:paraId="4339BC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269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4D0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18B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798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2B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63F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E7A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3BF3D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247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3B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D5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52B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24B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0C2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0E9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33.60</w:t>
            </w:r>
          </w:p>
        </w:tc>
      </w:tr>
      <w:tr w:rsidR="00F83708" w14:paraId="4AC673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603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0ED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C42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80E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70F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05D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343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33.60</w:t>
            </w:r>
          </w:p>
        </w:tc>
      </w:tr>
      <w:tr w:rsidR="00F83708" w14:paraId="37A9CAF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6D7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E50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073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A3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248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6C5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454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5C9AF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BA5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860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655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C87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138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F1E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21F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946C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113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78A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B05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E6B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EAD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09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529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5F92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DE9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E6F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C03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238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702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A94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CD6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29.52</w:t>
            </w:r>
          </w:p>
        </w:tc>
      </w:tr>
      <w:tr w:rsidR="00F83708" w14:paraId="7ED8A2C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431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66F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978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C0F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9DC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F5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211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B27F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909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98F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303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49C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261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2A1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D86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025F2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394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BEB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F4A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A2D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E2A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4E8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69B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775E2C7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866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8A4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06D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675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108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D40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A8B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E789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CB4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013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F52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8C5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B42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91C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C8A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0B3E06D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F46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A2A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F5A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64B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5D4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1AF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901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E00CB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93F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5B9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4F0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CAA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6D5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84E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C65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7286CD2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C8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973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004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E9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88D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9A0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94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5D0A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84A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41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FC3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52C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46E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AB9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039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C349F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EE9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3B2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A5D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02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F13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ABB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BF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08A1CCC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6E1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4CF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A56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360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991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DE7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66A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279AD6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AAE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E4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EE3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D73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FA5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857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3CE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54811A4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2CA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0BE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E12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166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6C8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782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DA2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448B18A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97A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C75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1DB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B5D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46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0FF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AE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35B0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D83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168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047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DAD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31E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75F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3F1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4504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4B5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5E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3C9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9FC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728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511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F6E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AA1C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59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579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AB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13A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A4C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0FD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E18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29A8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DFF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58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9FD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63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3C1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406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747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AF9EF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B0F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B04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C85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A2D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93B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30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9C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25.57</w:t>
            </w:r>
          </w:p>
        </w:tc>
      </w:tr>
      <w:tr w:rsidR="00F83708" w14:paraId="5B862F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272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297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839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DCD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B09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0C4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D4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24.31</w:t>
            </w:r>
          </w:p>
        </w:tc>
      </w:tr>
      <w:tr w:rsidR="00F83708" w14:paraId="7E71AEE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8D3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23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342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6BE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31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60A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0D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23.79</w:t>
            </w:r>
          </w:p>
        </w:tc>
      </w:tr>
      <w:tr w:rsidR="00F83708" w14:paraId="428F97C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F5D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467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16E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45C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2F7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E19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CBD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</w:tr>
      <w:tr w:rsidR="00F83708" w14:paraId="66BBC89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E5C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DBD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D76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BC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4D3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CA0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C83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22.03</w:t>
            </w:r>
          </w:p>
        </w:tc>
      </w:tr>
      <w:tr w:rsidR="00F83708" w14:paraId="0800766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2A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A04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DE6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99A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247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93D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10C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EBC14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A5B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7C0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15B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127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740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FD7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CD8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7D535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2F3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9F0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AF6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301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32D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E91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D79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8CA0A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31C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AEA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88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56F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A3E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A06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D1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B5BBB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D3E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B08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F27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17A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AAA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B1F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A4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7A75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E38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B0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FC3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A9A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D2D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4FE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414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A77B9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AB8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4EE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145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0B2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D10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F44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D9B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A0E71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E4D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FEA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5E1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DF2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AFA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98D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15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</w:tr>
      <w:tr w:rsidR="00F83708" w14:paraId="73B9878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F00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26E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D4E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4C1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D39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156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DAB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CF08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022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D27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38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4E7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409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1E8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DFE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B7449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48B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095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65F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0C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1B3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C72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CD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65F77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555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DD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DA7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EEA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39F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703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AE0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BABD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37A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CE9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CC6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88B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798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0EA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926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17.53</w:t>
            </w:r>
          </w:p>
        </w:tc>
      </w:tr>
      <w:tr w:rsidR="00F83708" w14:paraId="11AC6C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ABC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B9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6C3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044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AC6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F13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E2D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17.05</w:t>
            </w:r>
          </w:p>
        </w:tc>
      </w:tr>
      <w:tr w:rsidR="00F83708" w14:paraId="1FCB99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ED6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526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A4E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2D1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B9C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458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FA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</w:tr>
      <w:tr w:rsidR="00F83708" w14:paraId="02E077E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A2C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C1B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2F1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2A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314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2C7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10D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451AD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506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9D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B6C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613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151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181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4F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38D1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430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2C2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B0E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F9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973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9D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F5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</w:t>
            </w:r>
          </w:p>
        </w:tc>
      </w:tr>
      <w:tr w:rsidR="00F83708" w14:paraId="4685996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44F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43B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BE4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47A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D52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35F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CCF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</w:tr>
      <w:tr w:rsidR="00F83708" w14:paraId="108C31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80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CA3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F4D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69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B2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404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F6B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E7C8C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363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F1F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974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E3B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908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13D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9BB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AC34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EF4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A59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61B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90B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1F8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3E8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877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214C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CF8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824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680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AD2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A74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A2A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BE0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6703BA4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3D7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7C6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E89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D26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414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502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CE2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E5EE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F43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F17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89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D4C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F23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CDD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CEA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1AD2EE9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D85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E3F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F05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31B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880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4CE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240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37FEBA0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7EC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435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470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5B4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BAE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EEA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D21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1AA6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2A6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902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FE5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52E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8C8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3A1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0B9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3C3839E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337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975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0E4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A13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67F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619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B6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3114CC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310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FF7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C4D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082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633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511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31B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072C44E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6F6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886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02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F5F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7D7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CC5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732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68FC86A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55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2DB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6B3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186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FF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1FC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783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D68A1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639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D15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BC4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A9E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BC7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B3E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424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E3C30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B75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973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90F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710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F4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9F4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049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121FB69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CCA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1AE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485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F3C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2B2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9A3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2F1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AB3E5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CB1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ACB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002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EA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593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F54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B45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05274AC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2CC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95A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D01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E93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BF9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7D0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5E5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0D148F8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C2E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484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BDC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91F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362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48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99B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0A2B44D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354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AB7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9D8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941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06B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9C2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EA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</w:tr>
      <w:tr w:rsidR="00F83708" w14:paraId="0C9D305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D7C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E8C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52E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5C6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371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E47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B4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6016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3A0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363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F67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037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1A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C62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406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11.92</w:t>
            </w:r>
          </w:p>
        </w:tc>
      </w:tr>
      <w:tr w:rsidR="00F83708" w14:paraId="6F85DA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E34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8A8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87B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585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343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74E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320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10.67</w:t>
            </w:r>
          </w:p>
        </w:tc>
      </w:tr>
      <w:tr w:rsidR="00F83708" w14:paraId="16EA414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41E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DAE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943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222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F7B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FF9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F97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58A3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7F2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4B5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A92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089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1A7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E10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23F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47327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389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894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931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75B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90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CC0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45C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</w:t>
            </w:r>
          </w:p>
        </w:tc>
      </w:tr>
      <w:tr w:rsidR="00F83708" w14:paraId="4267D1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72C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503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B9A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D74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14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1EE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E56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</w:t>
            </w:r>
          </w:p>
        </w:tc>
      </w:tr>
      <w:tr w:rsidR="00F83708" w14:paraId="13B21F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14D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01A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C61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623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E6D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A95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7E6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</w:t>
            </w:r>
          </w:p>
        </w:tc>
      </w:tr>
      <w:tr w:rsidR="00F83708" w14:paraId="7019709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0A5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E46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422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CD1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617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B72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C19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30F83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066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633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471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E90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3C8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488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00E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76F1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E11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42A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91D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C05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E56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662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7C6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40FF8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E80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214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541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F1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D96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D80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AE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</w:tr>
      <w:tr w:rsidR="00F83708" w14:paraId="7AF299B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91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1B3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4F9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02F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873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E21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95D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E90F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BE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3C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36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D55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C6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F13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D97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8C3F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37F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4FF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388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BAE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A30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208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C4E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5BBC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FB8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363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A88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6E1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897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E70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37A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32BA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F0E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E8E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7A9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30B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F58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BA8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8EA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4851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722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C70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6F2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F98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C13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E17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BDD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BC60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66B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34E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61E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626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2E7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86E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38E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A52E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F20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C00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E39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8F8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B6C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18E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720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31.39</w:t>
            </w:r>
          </w:p>
        </w:tc>
      </w:tr>
      <w:tr w:rsidR="00F83708" w14:paraId="45B3EA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8D1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E32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24B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2AD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116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319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6E5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30.82</w:t>
            </w:r>
          </w:p>
        </w:tc>
      </w:tr>
      <w:tr w:rsidR="00F83708" w14:paraId="4EE1A32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B76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E34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905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39B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FF2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DD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573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20398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C19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A9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960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8E6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24C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CAB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0BD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44B3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C6A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1E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066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7B0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D22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D36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A8B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88868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84B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0EC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B69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961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CB0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927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FF0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D70F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E9D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3B0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93B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B6A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1E4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E7F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C73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2A1AB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CFA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F99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5A8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2B0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06D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6AB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06C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065B5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F7A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41D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6CD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85E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F3E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FB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7A9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5E2C62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B02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F75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BEF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CD2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0C7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902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3D5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7744F98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6A9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B49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0F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76B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475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450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353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F68E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9E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796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355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3D4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582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160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B9D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563D7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48D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EBA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19B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14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E81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A9D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6C7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3B40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1CC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CF5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AD5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0A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06D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50D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FA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35ED5A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C75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DDA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49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813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77C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15F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783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165F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2BC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898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398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FDC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4D1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315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DD3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44BE768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74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C16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EF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EFD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B04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C28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370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BCAD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E1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2CA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56F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277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610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5F4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731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2EC5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1E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615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151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16D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852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B02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B49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75865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2C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BA8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1FA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533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3F9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B6A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7D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4F0FF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EC6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652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B33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E24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BAB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2F3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336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BCBC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375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EBC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021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CD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8E8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D91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CC2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7E27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E7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2DD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64E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862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476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4F0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8C7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F8DE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043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615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7C5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765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834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B19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E58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55A1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685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6B5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CAC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E2C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ECF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A8F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EB1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BD9B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3AD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BF2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1CB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B65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21F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0FC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030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2CB41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97D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96F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622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6C9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3E1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788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E29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278CE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543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77B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E34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FD6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7B9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4F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4DC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07BF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61B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A72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4A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8AA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39B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DBC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8F1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65D7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342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8D5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B5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A8C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26D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FBE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CC5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B461F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1A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D56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B72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7F6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213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636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D43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DB40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E62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BE2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AA8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3DD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101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478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73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18.36</w:t>
            </w:r>
          </w:p>
        </w:tc>
      </w:tr>
      <w:tr w:rsidR="00F83708" w14:paraId="68D959A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3D3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FE0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897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568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ED4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053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CF9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</w:tr>
      <w:tr w:rsidR="00F83708" w14:paraId="27A147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04D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CBE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5DB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232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DE2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5D1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1A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4334E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E57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6EC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D5D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5AA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C78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799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6A4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</w:tr>
      <w:tr w:rsidR="00F83708" w14:paraId="35198E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AF7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32B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7AC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257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33F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317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635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735A6ED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66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B4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A77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E31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78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BD0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C6A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29A83F0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C34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7DA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959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7C9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513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C2A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374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A265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62E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5D1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172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A77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B0D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C68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F93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1E828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590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46B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C6F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FF3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E07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030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260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3754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11F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C71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1B3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630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397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716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14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EF7DD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788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CA2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177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E04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968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8E7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53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799A5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BCF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36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15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63D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FF6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781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55C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3DD37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259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F3D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137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D8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A27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24E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C81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259DC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758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383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629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0DF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63F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CC3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5D1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D1D25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348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36D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46C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203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D77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B63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507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</w:tr>
      <w:tr w:rsidR="00F83708" w14:paraId="6B56741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E8E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5D2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3D5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6C0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663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A2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AD0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</w:tr>
      <w:tr w:rsidR="00F83708" w14:paraId="6699A75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066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5BE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5C1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9E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D7B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B9E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13A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</w:t>
            </w:r>
          </w:p>
        </w:tc>
      </w:tr>
      <w:tr w:rsidR="00F83708" w14:paraId="4729D17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626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496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BA6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85F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A1E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55B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50B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</w:t>
            </w:r>
          </w:p>
        </w:tc>
      </w:tr>
      <w:tr w:rsidR="00F83708" w14:paraId="596F75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513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61C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0E8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1E6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576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9F4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ECC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</w:t>
            </w:r>
          </w:p>
        </w:tc>
      </w:tr>
      <w:tr w:rsidR="00F83708" w14:paraId="0C17A30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DCC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56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B39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735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5C0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387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B20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ACB2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53A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0D2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E00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7EE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EBC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12B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C60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91.20</w:t>
            </w:r>
          </w:p>
        </w:tc>
      </w:tr>
      <w:tr w:rsidR="00F83708" w14:paraId="3B5E435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6B4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2D2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4A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E0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359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D06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DD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15F5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930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A43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D06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7E0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902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480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519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72.56</w:t>
            </w:r>
          </w:p>
        </w:tc>
      </w:tr>
      <w:tr w:rsidR="00F83708" w14:paraId="075121E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2B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45E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694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FAA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D6A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169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438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5A1B3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E1E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FBD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C87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DD9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1AE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0D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506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02347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1BC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8DA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634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827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04B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AB9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7CC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4689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2F2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60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B3C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687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D61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534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D79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13DBE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832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1F3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13B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8E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C3F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C9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B71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09F1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795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005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F82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B63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B4C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33B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30A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8F74E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2D2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472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DF9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713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590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C80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CF5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83708" w14:paraId="0CA1664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50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7BB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FEE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4DF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0E5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6E6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E2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C66B7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E61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C6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90F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EB7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FC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850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B43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37.62</w:t>
            </w:r>
          </w:p>
        </w:tc>
      </w:tr>
      <w:tr w:rsidR="00F83708" w14:paraId="50A3898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576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FE2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492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043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294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2F1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A98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</w:tr>
      <w:tr w:rsidR="00F83708" w14:paraId="57C246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F58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E4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C0E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C6D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E03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F9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FC3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3AD3F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AD1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A37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AF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785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FDD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771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73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7B1F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221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C91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D9A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BB6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11A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265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A4E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91D91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2A3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7D3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89E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945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9D1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A3E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22E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C56DB1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2A5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4A8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F02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E37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A3C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8B4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D4A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47790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0C2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54F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DF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905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D43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A9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FED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33.58</w:t>
            </w:r>
          </w:p>
        </w:tc>
      </w:tr>
      <w:tr w:rsidR="00F83708" w14:paraId="34AD915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BBE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A88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92B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A70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0BB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553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EEE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8E3ED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C70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1A8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F1C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BE9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5AB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99E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209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9EA48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D50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5EB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C63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902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1E3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57E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255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7539D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B25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860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CD1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A14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2B0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90D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96A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1BBD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8A9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3F6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219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FF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1FE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7ED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059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D2BB8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7FD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967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7D5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5A9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12C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BAF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609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4B2C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079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A35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9B5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4E8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5E7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36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79B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3D82F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922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3E7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A14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CE4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713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48A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D02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4F04B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613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354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29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417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F3A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7AD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41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ADC21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473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186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108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B87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A26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439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A2F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4BD9726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B8C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60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3B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D2F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ACE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EF6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50C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651C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00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3F6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4B8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3D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219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A9E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29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3CB2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7AC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1C6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63A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234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590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5B8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24E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0DB0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2DE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DCA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EDC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A97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94F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FD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9C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26.81</w:t>
            </w:r>
          </w:p>
        </w:tc>
      </w:tr>
      <w:tr w:rsidR="00F83708" w14:paraId="6D13A1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942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860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1BF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7F2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11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FF3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E22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24.63</w:t>
            </w:r>
          </w:p>
        </w:tc>
      </w:tr>
      <w:tr w:rsidR="00F83708" w14:paraId="6CC3E6F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A86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3C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562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BA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A7B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13B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3B2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</w:tr>
      <w:tr w:rsidR="00F83708" w14:paraId="74F2984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08C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7D8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453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0E9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5B6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7A5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1B1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C45E4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840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D23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B5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1C4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D51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B29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AB6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15AD3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130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B6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F37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335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0A8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6AB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0F5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8E70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216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72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1D1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6F2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0F3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B1B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A6B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21.40</w:t>
            </w:r>
          </w:p>
        </w:tc>
      </w:tr>
      <w:tr w:rsidR="00F83708" w14:paraId="5980A5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50C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9E4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864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A0D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AF4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902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7A7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FAF6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916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F57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B10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B6C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A56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CB7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18E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2F34D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92B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BEC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70A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AD2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9D9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D18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F71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0E1F3D4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C13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1E9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25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727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D13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BF6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BC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73DBB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C2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87D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62E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C8C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4F3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426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736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42C2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0F3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248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D08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CDE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970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10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B53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CD7D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A3F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D5E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3D1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7ED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102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77B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9C5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B7447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C52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24E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6D5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63C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63D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267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A07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29B2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B21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832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AE9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A3E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7A9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FC6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7BD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5C3D1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430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A35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AC5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132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11F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948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D0B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ADD5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094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6FA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0B6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6F3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E45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562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361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85DEF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101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6ED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851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7A7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450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27D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AF3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4BA20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6CD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EE3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DBF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81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CAA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FAD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5CA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0585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31B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2BD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F05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EE0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52D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95C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EDE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6490D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51B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93D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610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8AB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9E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1E7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BED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4B13EA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51B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30B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C20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557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C83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5F3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FB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5C4A7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33D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E27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68D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4B7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36A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EE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FB1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11.82</w:t>
            </w:r>
          </w:p>
        </w:tc>
      </w:tr>
      <w:tr w:rsidR="00F83708" w14:paraId="037BD59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0C3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8D3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F35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F55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D6B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34E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5BC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8.48</w:t>
            </w:r>
          </w:p>
        </w:tc>
      </w:tr>
      <w:tr w:rsidR="00F83708" w14:paraId="397537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D51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5B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A21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630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ACB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F64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4BF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</w:t>
            </w:r>
          </w:p>
        </w:tc>
      </w:tr>
      <w:tr w:rsidR="00F83708" w14:paraId="6533A41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7C1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93A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296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57E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D1D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664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1D2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</w:t>
            </w:r>
          </w:p>
        </w:tc>
      </w:tr>
      <w:tr w:rsidR="00F83708" w14:paraId="4AEDFA3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B4B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55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1E3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EDF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262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6AB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694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</w:t>
            </w:r>
          </w:p>
        </w:tc>
      </w:tr>
      <w:tr w:rsidR="00F83708" w14:paraId="7CDC7C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4B6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287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813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A32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CEF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C66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A94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592A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0CF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074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149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35C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58D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2EF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AEE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105.18</w:t>
            </w:r>
          </w:p>
        </w:tc>
      </w:tr>
      <w:tr w:rsidR="00F83708" w14:paraId="28FDBB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FFD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E7E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89C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5AF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A14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135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7FE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4CDC8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883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85C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F49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ABD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DEA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C9B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DED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BAA2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EC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A7E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30F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677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7F3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2BB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55E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C4C89B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41A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B7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C34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0BA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48B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E3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329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41AB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06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D62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BAD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D6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2E4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7D1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F89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BF60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017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B74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BE9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2B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090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635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29D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9251D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1B5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F45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56B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CE4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03B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DB7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E6C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2CD2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B23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1C0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393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942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A3D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76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3E3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77.55</w:t>
            </w:r>
          </w:p>
        </w:tc>
      </w:tr>
      <w:tr w:rsidR="00F83708" w14:paraId="0FF4C23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A72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F53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30A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643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2EC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F65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2A4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72.56</w:t>
            </w:r>
          </w:p>
        </w:tc>
      </w:tr>
      <w:tr w:rsidR="00F83708" w14:paraId="56FC709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4E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38A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70C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41E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F42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F9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C19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192CB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91A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1C2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5C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69A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36A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951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A02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68.16</w:t>
            </w:r>
          </w:p>
        </w:tc>
      </w:tr>
      <w:tr w:rsidR="00F83708" w14:paraId="09611A5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4F8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34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662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E40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524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C2F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48A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66.87</w:t>
            </w:r>
          </w:p>
        </w:tc>
      </w:tr>
      <w:tr w:rsidR="00F83708" w14:paraId="2DD64DB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CB2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466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E31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053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F2C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C6D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020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783EF4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FE3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01D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FDC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BCF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8E5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9DA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C19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B39D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062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E30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BD1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192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42A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C40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7B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D6F89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46E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4A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573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046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D91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128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FBA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59.14</w:t>
            </w:r>
          </w:p>
        </w:tc>
      </w:tr>
      <w:tr w:rsidR="00F83708" w14:paraId="054768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AC3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0E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6C9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B87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995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C1C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047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6739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9B0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679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EDA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2DA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96D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A2A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E87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22015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8E5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E51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842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4D0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0A0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00B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416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4255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A00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335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47B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850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2C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C67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5AF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2172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C34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57B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D40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455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FA2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853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787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106B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25F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4E5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368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5F4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1A4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405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F02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52.57</w:t>
            </w:r>
          </w:p>
        </w:tc>
      </w:tr>
      <w:tr w:rsidR="00F83708" w14:paraId="0DE4E1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D4F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FE8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0BB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588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2B7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A13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4A9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826B8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BB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7F7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37E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F68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EEA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B21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5CC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4C5D45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462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3F7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BE5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7DB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000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072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42E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96362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068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312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2C8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4DF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C07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92C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9F7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9208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897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2B3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4A0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E5C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C29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2AD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7A5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16FE3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B80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508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691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FFE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D08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F07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176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E68B5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461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852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416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D5F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59B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55C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3E8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C371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C49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B0C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BC9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C03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F59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037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4D1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28DA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290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451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B04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BD5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CCB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720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869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6C935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840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1FF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30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732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5F4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1D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5C1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3EAB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A5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38B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F36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C27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BAA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D7D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03D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1386F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3D3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D88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7E3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830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F1B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A75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1E8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12B65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CD9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9C5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5E2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3B3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994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1A0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09A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0FAF6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93A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AFB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0FE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47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760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4F3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25B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38.73</w:t>
            </w:r>
          </w:p>
        </w:tc>
      </w:tr>
      <w:tr w:rsidR="00F83708" w14:paraId="2B6EB44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9DC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C28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C5D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8AD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6D4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C98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BA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2105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78B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7EF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D42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B60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69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F15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C8F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38.19</w:t>
            </w:r>
          </w:p>
        </w:tc>
      </w:tr>
      <w:tr w:rsidR="00F83708" w14:paraId="59CC25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F04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7D0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4B8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74D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29B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4EB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418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45E44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EA6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B0D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52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7ED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07A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E41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49C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34D3E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BB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777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EDD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279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256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8CF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B9D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9B8ED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1EE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79D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F8B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BA2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1AF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496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C45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ADAD6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3B6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227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826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7FB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7BB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2BE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3A6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33.60</w:t>
            </w:r>
          </w:p>
        </w:tc>
      </w:tr>
      <w:tr w:rsidR="00F83708" w14:paraId="764CC4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245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2F2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6FF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BE6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D7D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8D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60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33.58</w:t>
            </w:r>
          </w:p>
        </w:tc>
      </w:tr>
      <w:tr w:rsidR="00F83708" w14:paraId="728A84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8A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B1F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085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FFF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BF7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982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C2C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03663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9D7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AE7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9CA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A86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BAD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205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53C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30.99</w:t>
            </w:r>
          </w:p>
        </w:tc>
      </w:tr>
      <w:tr w:rsidR="00F83708" w14:paraId="5C67706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45C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E97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7C7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DA6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6EF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AA0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3BA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D7887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F19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2EC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3DE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2C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853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F04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30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ED5C4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C2E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87C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FA3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1F3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0EF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B51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E79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37993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BF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6E6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30F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898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5A1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658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3B8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2AF8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D2C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164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BA7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96F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190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62A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EDF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8C376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C35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D56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A4C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D0F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000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0E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0D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702C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608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0D0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E25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74A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104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3C7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3F2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72AD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2DF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6D3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D45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09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EC1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A69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CE4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9739E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61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9B9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1FC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4ED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03C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A99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050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767D4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60E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05A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D71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4E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60B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DBA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587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E5A4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148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51C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582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506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AB3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D13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38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4DC9ABB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351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145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278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F3D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F0C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099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4D7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8C50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E52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033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FBA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C46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A7A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0DA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275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0C84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B3E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B7C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15B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DF0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0AA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66D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CEC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9422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193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32E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795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ECE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41F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661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2E1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CAC8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DE3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C3F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63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2FC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67E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19C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DB0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F7127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12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542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0CC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A99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896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3E5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52C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EA1D3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D08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233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359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4A9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0B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25A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BB0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8C7B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F34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E24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F39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24B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A4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1B6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57E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EF777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57B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45E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EEE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21E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5D0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C95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BD6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21828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688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12D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78C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DD7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457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128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BBB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32F77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9CF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427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5CA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D32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A5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57B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866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619B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DB8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AE5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6EC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66A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76D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579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07B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6309550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437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38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497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3C7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5C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45B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33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322D6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F50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799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A40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C2F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99E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091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02B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BA111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5BC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DC8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0D6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102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CDD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978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1BD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61EE6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EC0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9E9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CFD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89A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86E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16C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551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25.59</w:t>
            </w:r>
          </w:p>
        </w:tc>
      </w:tr>
      <w:tr w:rsidR="00F83708" w14:paraId="6C23DD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2D6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FCA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D1B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8C2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2D0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2FC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1B6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8C1A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88A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FB7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720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A6E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B60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2E3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D32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D7D45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66D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93F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946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F0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ED2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220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292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05D0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A9D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B17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00D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FE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A7F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F99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BA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FEF2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A2E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BD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F61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E65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020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448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B9F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0FDF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93E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19C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C02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74B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57E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A54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0B5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EA0F6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ED6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8FD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553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20F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F08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1AB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2B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9831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E43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358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71D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947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8EA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B7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081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D3C0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7BA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A1B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00B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866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DAB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681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A17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62511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A8E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D8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796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D1A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B34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976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4C0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C5485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CE6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511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FA9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85E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9B8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9C4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CB4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CDC46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497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EAD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D0C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9CB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A93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7BE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3B7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EDA41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37F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E34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7A4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EFE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91A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17F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C4F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64D65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BF6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AE3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E1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BAE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E3D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EC9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5D9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64A1E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FAA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1B4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7DE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1A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E68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CB7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C3E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B0759C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443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320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C06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A97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A02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BA7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B70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1996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D38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74D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D99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9A0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71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4A0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F0C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FE0D9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C95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29E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641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29A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F4A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769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94C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</w:tr>
      <w:tr w:rsidR="00F83708" w14:paraId="601F1A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BF6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D2F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98B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9C7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397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FB3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DB5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6023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D99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8B3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6A9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CC7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5FC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9A6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BE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D3540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102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976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43B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2F4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4E7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68C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4AF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6E96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BCA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97E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437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A66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038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35D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297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B1A5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CDA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9B6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E65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68E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0ED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6BC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BF9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41C7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7AA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4C0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62D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41E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25D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168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6CE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BDD2C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85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CF2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4D9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90F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7CB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C52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251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F8AB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CFD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D81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A97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BA2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75A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A4A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17E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4CB4B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94A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C32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73D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B61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29F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04C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FA5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7F160DD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D46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289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682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792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8FF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E31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CD8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0949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D8A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D32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A34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291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119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CB7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8F7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9675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1B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3EF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BBC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BD8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CBB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50B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407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239C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B3A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387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EE4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6DE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EA5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22A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8E8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790E5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310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9E4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E9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264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C5B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14B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965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</w:tr>
      <w:tr w:rsidR="00F83708" w14:paraId="3A0C83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7E3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C1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A9D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950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FD9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1D0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F57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</w:tr>
      <w:tr w:rsidR="00F83708" w14:paraId="27B1F4F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72F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4FC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98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A81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EB4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F8E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BE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</w:t>
            </w:r>
          </w:p>
        </w:tc>
      </w:tr>
      <w:tr w:rsidR="00F83708" w14:paraId="2FF6C9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FA4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613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4D3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4D1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6ED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7D2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C82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5D24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C45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1AC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528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57A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D93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CC3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FA4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E8CA4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D00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7B3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08F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C1D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83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CF4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DEF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</w:t>
            </w:r>
          </w:p>
        </w:tc>
      </w:tr>
      <w:tr w:rsidR="00F83708" w14:paraId="1BACA6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4B6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62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C69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539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8AC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5B1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C29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</w:t>
            </w:r>
          </w:p>
        </w:tc>
      </w:tr>
      <w:tr w:rsidR="00F83708" w14:paraId="7FCA556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E98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CD0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1DE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0B4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E82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4CF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CD3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</w:t>
            </w:r>
          </w:p>
        </w:tc>
      </w:tr>
      <w:tr w:rsidR="00F83708" w14:paraId="612FCF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A4B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D77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0A9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32E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BD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FB1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C41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</w:t>
            </w:r>
          </w:p>
        </w:tc>
      </w:tr>
      <w:tr w:rsidR="00F83708" w14:paraId="4A3648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AC6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423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D4F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79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AD3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493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35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1F4856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B2A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49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CAE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1A1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D63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144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010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C567D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EF1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151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F62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299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F01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7E1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CEB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</w:t>
            </w:r>
          </w:p>
        </w:tc>
      </w:tr>
      <w:tr w:rsidR="00F83708" w14:paraId="617B134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DD1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2F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E23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A11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42C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FF0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FCA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9BDF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FC5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A64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F7A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9BA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779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496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C84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</w:t>
            </w:r>
          </w:p>
        </w:tc>
      </w:tr>
      <w:tr w:rsidR="00F83708" w14:paraId="3F0C892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5C9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735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5FA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183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DD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2EF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920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F83708" w14:paraId="765778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560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6B9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965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0ED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70E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669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B09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</w:t>
            </w:r>
          </w:p>
        </w:tc>
      </w:tr>
      <w:tr w:rsidR="00F83708" w14:paraId="347C8D1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FA3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18A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E5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817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CBB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B25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D3D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</w:t>
            </w:r>
          </w:p>
        </w:tc>
      </w:tr>
      <w:tr w:rsidR="00F83708" w14:paraId="4400BF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CA1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C09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301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CD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880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8BB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294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</w:t>
            </w:r>
          </w:p>
        </w:tc>
      </w:tr>
      <w:tr w:rsidR="00F83708" w14:paraId="74676C7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985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089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869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725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392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26F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121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98DA2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88B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B08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A7B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8A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B4B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627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31A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C2DDB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611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F83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9F3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D0B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9A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AC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F0A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65.85</w:t>
            </w:r>
          </w:p>
        </w:tc>
      </w:tr>
      <w:tr w:rsidR="00F83708" w14:paraId="01D1651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92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26F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1BA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C84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DF2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B5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166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E92E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114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BB6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473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23A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6A3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7E4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DA8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3BD1A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8B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1B0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129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6B5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1DD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BE4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5C8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57.29</w:t>
            </w:r>
          </w:p>
        </w:tc>
      </w:tr>
      <w:tr w:rsidR="00F83708" w14:paraId="7DB475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63B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FE1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85C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58B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26F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4BF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94B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FE3D2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445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E84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28A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F48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FB1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4D8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3DE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17.37</w:t>
            </w:r>
          </w:p>
        </w:tc>
      </w:tr>
      <w:tr w:rsidR="00F83708" w14:paraId="210A721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E04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70B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5B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5C8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F56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089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A31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6969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68B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0D1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05A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BC2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3F7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455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9CB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3B27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9D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46F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B47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08A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315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87F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DD2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EE85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0A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221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BBF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BA7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85C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E8C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A65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2972E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2A8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6B9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17E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FD1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A12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8A6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E5B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</w:t>
            </w:r>
          </w:p>
        </w:tc>
      </w:tr>
      <w:tr w:rsidR="00F83708" w14:paraId="144AE1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D8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991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280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B4A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91D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FF6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388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</w:t>
            </w:r>
          </w:p>
        </w:tc>
      </w:tr>
      <w:tr w:rsidR="00F83708" w14:paraId="68B212B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472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CBD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F74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F55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AF7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5F9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C51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40.05</w:t>
            </w:r>
          </w:p>
        </w:tc>
      </w:tr>
      <w:tr w:rsidR="00F83708" w14:paraId="4885F9A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45B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475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161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2A0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5D7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A9C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7C9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</w:tr>
      <w:tr w:rsidR="00F83708" w14:paraId="1DCA3A3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7BD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3BA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89D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0F0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9CE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CDE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958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B7E35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6F6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E81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D09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9BC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3A0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FC6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1C3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616615A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A83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D97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A08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634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3B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975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5E2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DA3D7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8B3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A8C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731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4A6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0BB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994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4F6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</w:t>
            </w:r>
          </w:p>
        </w:tc>
      </w:tr>
      <w:tr w:rsidR="00F83708" w14:paraId="679926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404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AC8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573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258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45E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E74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4CE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5FD85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7C9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C35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CBB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955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11C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461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0EF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</w:tr>
      <w:tr w:rsidR="00F83708" w14:paraId="1B15834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B6B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CDA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CBB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72A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6DC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CA0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DFA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7032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08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17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7E8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B56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2C8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3E9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96C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6B2C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DD7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DA1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9A2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2BA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422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EBC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4E8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178.82</w:t>
            </w:r>
          </w:p>
        </w:tc>
      </w:tr>
      <w:tr w:rsidR="00F83708" w14:paraId="3F9B2AC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479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0B2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A86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D27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078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D44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0E5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CF1FF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5E6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4D2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77A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A43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2A0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D0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B2A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8E461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A82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8C9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FEF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37C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B31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885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7D0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156.69</w:t>
            </w:r>
          </w:p>
        </w:tc>
      </w:tr>
      <w:tr w:rsidR="00F83708" w14:paraId="22BF855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372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91D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944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F36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FCC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A84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206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149.16</w:t>
            </w:r>
          </w:p>
        </w:tc>
      </w:tr>
      <w:tr w:rsidR="00F83708" w14:paraId="37AE4A9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C8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9A5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CD7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4DD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7B3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C9E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428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45BD7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F6D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6B5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3E8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B2E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987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984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DF6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C147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961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FF5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B02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7F2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B09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1C4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45E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69AA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42F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033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763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EE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8E7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364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20C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73220B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9DF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16E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BF2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36B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612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7DE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DE9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AE08C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D43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7E3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71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2C1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0F2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DE7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612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9FBC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3E6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AE0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138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227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A4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036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48F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061A9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DAB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3A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AA7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1E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CDC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321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54C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5031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5CB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44D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06A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C8D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A53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DC3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7B1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99377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B96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BE1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755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AB6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348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BAF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58A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E902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2E1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94C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2AE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499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84D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097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306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F436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13A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0DC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A8C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C4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FEA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F9F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4A0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2229B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A85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35A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91E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1DC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E46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FA6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DCD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14DEAC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873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B64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795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94B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562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B49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CD2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38A1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3F3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542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C5A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388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324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80E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0E8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92.16</w:t>
            </w:r>
          </w:p>
        </w:tc>
      </w:tr>
      <w:tr w:rsidR="00F83708" w14:paraId="0B15CE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756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3B5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886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B1D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E7A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2FA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111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BAA70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53B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4BC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9E8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A13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5BC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481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6BA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90.43</w:t>
            </w:r>
          </w:p>
        </w:tc>
      </w:tr>
      <w:tr w:rsidR="00F83708" w14:paraId="46C2DD5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627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DE5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657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D03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82B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E71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A00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CF9E4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1D1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880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0A1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A33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D75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104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F43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144E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75D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76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0F4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813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B4D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709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C7E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24F13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BB6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2D4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7AA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A74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295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437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32C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A3C2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595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9D2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792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CD4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B3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F5B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8D0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87.34</w:t>
            </w:r>
          </w:p>
        </w:tc>
      </w:tr>
      <w:tr w:rsidR="00F83708" w14:paraId="070CFE4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00D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968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9BB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AA7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91D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6AA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FD3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493F7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369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8AA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EFA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85A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D1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F27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549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E4D9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96A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BA3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327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91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D22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5C1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017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4379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A10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E12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AD1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384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BE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5E3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E7D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84.66</w:t>
            </w:r>
          </w:p>
        </w:tc>
      </w:tr>
      <w:tr w:rsidR="00F83708" w14:paraId="2A400E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4A4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205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18D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582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90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4A8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4F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C7ABF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B1A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512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604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F6C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130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94D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3E1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82.31</w:t>
            </w:r>
          </w:p>
        </w:tc>
      </w:tr>
      <w:tr w:rsidR="00F83708" w14:paraId="346B3FB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C8D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CFF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528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0C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96A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41B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E4C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9B9D3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769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EAB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662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D22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1D1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E94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BE5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0D485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B45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90B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0F8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2E2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69E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C51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DE7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7692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CF4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A6D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2CD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3CE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43A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537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27D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593C9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052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87C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AB6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5D2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24D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BE5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897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0E04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5D8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5EA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3C5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7E2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075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59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5B8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89BEA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E5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607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1D0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621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393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68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BE2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E21C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48E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9D8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BF3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323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D74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3D0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7ED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5323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72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D3F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90B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1DC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39B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972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6D5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59B9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5F6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53F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135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C94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A2F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18E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699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552C8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CE5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FF2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9DF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378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E04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E72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B2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D8E9B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AD1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394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3A1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5B8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4EA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BED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99A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69560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A89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C82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58A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6EC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796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E88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59A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7703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5E7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63E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94C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F27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E50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0C0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47B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2120A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EA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635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56A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4C9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456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17C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E87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98B90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E48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2CC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4EB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D27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022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4CA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8E9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C450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044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0EE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2F2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369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AD6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2FC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D64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E1120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913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1EA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5EF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A7A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929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9F9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3F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AD6E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D06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128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19A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EBD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8B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81E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91A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5E81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3F3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050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1E6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9A5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0DD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7EC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CB4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17F8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EC8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654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BB8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D56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3B0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9D9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8BC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0DBB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35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E85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B7C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8FC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664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435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DC5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71994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E2C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6D7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3D2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E6F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E0D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FB3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38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4C215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2EA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CAE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265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12F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83C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9D3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336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D1185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882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3CF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6A1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034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86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15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2F8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D5632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F78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F1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07D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237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A17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25C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68F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67.18</w:t>
            </w:r>
          </w:p>
        </w:tc>
      </w:tr>
      <w:tr w:rsidR="00F83708" w14:paraId="66DE55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8CC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B80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353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742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3CF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50C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D27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102D9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DF7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9E9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59E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E90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7B6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E9E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0E7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E6C97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2E9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705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B4B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969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F99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72A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314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67.18</w:t>
            </w:r>
          </w:p>
        </w:tc>
      </w:tr>
      <w:tr w:rsidR="00F83708" w14:paraId="4952D4D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D01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248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D10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1FA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529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629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68A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0DE91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BBB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392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641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425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374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250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28F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5CCF8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3CE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BB8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E7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67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C21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D0B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D1E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A5A6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2E5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E0B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50F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CCC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2C7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50D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131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65.82</w:t>
            </w:r>
          </w:p>
        </w:tc>
      </w:tr>
      <w:tr w:rsidR="00F83708" w14:paraId="204913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2D3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D28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6D4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62D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5AD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6EB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DFD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FF20F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091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4E5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C24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85C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B83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143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E1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8C9DD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076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FB9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AD4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936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A99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771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3FF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64.50</w:t>
            </w:r>
          </w:p>
        </w:tc>
      </w:tr>
      <w:tr w:rsidR="00F83708" w14:paraId="30D40CF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129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115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D86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63D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A81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6CC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A36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CF98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335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A54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398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A05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4A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67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38E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F501E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F3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843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7D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6AD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FA4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0DD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3D4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F6CE8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680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0D9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04F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91F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14B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1E4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E81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FB2E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E9D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7BD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19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BA5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5F0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AEB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488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562B9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E5F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489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027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92E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C73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F52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24E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1F5F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240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AAA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C2E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CEF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A55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427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EF4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94E1F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331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8B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82F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34F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7AD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FF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A9D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8E6D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DC3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C9D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633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D9F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F2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704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C95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60.46</w:t>
            </w:r>
          </w:p>
        </w:tc>
      </w:tr>
      <w:tr w:rsidR="00F83708" w14:paraId="694F04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BDF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8CB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180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C14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C8E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A6D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97D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3F4CD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87D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16F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03F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DFD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54A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01A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E2A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6576A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4F5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7B8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6BB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C12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535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30F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12C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92BA4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5A7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D9A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6F2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9F6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A8D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B15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313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F9FC1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21C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29B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34F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E40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44D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525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762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CD797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9F1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001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E11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42E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351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40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449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3BF5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2D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304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35B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770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7CA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FEA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8FA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6AF50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88C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587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561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B92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4AD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F12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314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54A13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68A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82C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000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658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43B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F7A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E46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033A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857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D11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758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5A9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FD1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52A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363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D990C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A99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E3F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0A1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316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E0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4E5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096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FCD1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4D1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C6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F0A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A82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A13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4F3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FC1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1326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9D0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386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FE2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942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A2E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992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75D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55.87</w:t>
            </w:r>
          </w:p>
        </w:tc>
      </w:tr>
      <w:tr w:rsidR="00F83708" w14:paraId="3429596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E5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3D3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D98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A87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13C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C12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158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19389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E9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5B4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9F3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308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BBE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08D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607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54.08</w:t>
            </w:r>
          </w:p>
        </w:tc>
      </w:tr>
      <w:tr w:rsidR="00F83708" w14:paraId="4F0ED2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C18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309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273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DC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7DD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A6B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EFF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53.76</w:t>
            </w:r>
          </w:p>
        </w:tc>
      </w:tr>
      <w:tr w:rsidR="00F83708" w14:paraId="4644B85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762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D40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310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B36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9C5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24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5F1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30134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184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CBA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3E9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975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BE5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F34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415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56E9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0CB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D5A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991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7CA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BC6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67E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191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ED998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E99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41B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ACA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10D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73B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CCE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1B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C0C1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82E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170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144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363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DA3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3C0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9D0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81713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E8A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507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7F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07D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42E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831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AD2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E40E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218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7F9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D77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077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567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D74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66B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9C987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ACD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623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AE2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D3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D8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5B9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8E3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0388A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215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51F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AF0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A35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CBD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DEE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FDB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53.74</w:t>
            </w:r>
          </w:p>
        </w:tc>
      </w:tr>
      <w:tr w:rsidR="00F83708" w14:paraId="7F95899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EE7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8A2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189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FC3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FA6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D8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657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AA845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D00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CF5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39A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462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62F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B0F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C2D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6F5B7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37C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A1F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53C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949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3B2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47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8D5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D09C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4A1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6A6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4A2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B39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97D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6B0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0FD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B3BF88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E5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98A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1F6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F0E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75C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F59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D2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7F403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9B7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EB5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36A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BB9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C1B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615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CDB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BAB3C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F3B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1B6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8F2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A5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FF7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8E7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540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DB58F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098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E5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2E5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C41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94A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2A8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119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5CE40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057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FAD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9A2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941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600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840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EFF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52.29</w:t>
            </w:r>
          </w:p>
        </w:tc>
      </w:tr>
      <w:tr w:rsidR="00F83708" w14:paraId="7A87E24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4D6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6A3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849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35A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38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FD9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C48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52.22</w:t>
            </w:r>
          </w:p>
        </w:tc>
      </w:tr>
      <w:tr w:rsidR="00F83708" w14:paraId="5F0FF00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13B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5B7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4F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7CE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738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273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189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52.08</w:t>
            </w:r>
          </w:p>
        </w:tc>
      </w:tr>
      <w:tr w:rsidR="00F83708" w14:paraId="2623D3D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95B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92D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DB8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588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0A1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708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EC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7FB12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310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6D6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D34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D15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0A6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933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56C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A8592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B4F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C70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537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216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AC1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9C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2C9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47CE0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228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815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BE2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A0F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3C3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216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46D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50.45</w:t>
            </w:r>
          </w:p>
        </w:tc>
      </w:tr>
      <w:tr w:rsidR="00F83708" w14:paraId="55952F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8DC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F3C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E3D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715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346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43B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1F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D0A09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6DB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C9C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97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C12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5FC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D18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88C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C0DD3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D95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0F9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4C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D03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402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11E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EB9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74C7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434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03D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B0F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BAB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F44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BD3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0D0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960C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136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FB7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DCC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30A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2CA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E4C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A4C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9760D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27E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51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75E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309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EA0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56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3C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45C89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8F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9CC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4B5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C04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CB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4E0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E97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AF8D7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D1C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002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8B3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A98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F1B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380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BA9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AF539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1E8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85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B12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19F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92E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93D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042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BB2D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58A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9DD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1E3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780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C9F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C0B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532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47.51</w:t>
            </w:r>
          </w:p>
        </w:tc>
      </w:tr>
      <w:tr w:rsidR="00F83708" w14:paraId="51949FF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716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B6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3BC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D0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25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AE5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0A8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21223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97E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30D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0CB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691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B83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5A6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10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39D34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70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2D3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EC0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FB5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D1C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02B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758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47.04</w:t>
            </w:r>
          </w:p>
        </w:tc>
      </w:tr>
      <w:tr w:rsidR="00F83708" w14:paraId="4B524EA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B22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70F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A66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E4E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CCB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CBE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11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64D4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8D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1CF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FAE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31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020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EB4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21D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7AAF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921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1D0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EE8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BED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B81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EE3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913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47.04</w:t>
            </w:r>
          </w:p>
        </w:tc>
      </w:tr>
      <w:tr w:rsidR="00F83708" w14:paraId="5FA87F7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66C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07C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B81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8C5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D7E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AE0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0B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C5C0A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E34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DDE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7D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83B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8FD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FC4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2E7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43F6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D6B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30F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B05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712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A7C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AB8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FF6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AEBA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A3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BA9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8A6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276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9DF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F38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CA9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C502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B47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33F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825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D16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8B6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049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699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2128B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FAB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B27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F5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11E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061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BA1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AF7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BB064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3E4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4AB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2EE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F5F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C9A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CE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1BC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C77D4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D4F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0FB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D0E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D6E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80A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30E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30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856D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CFF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4B5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E95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6DB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314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0D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300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4B693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CA8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A31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35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A09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217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67A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966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35377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135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BA8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9C8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FFC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5D6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1A6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019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4C38D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E99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0A8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801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026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D82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7F4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332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8D12F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C62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700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5B5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F15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D93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AF0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C11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0EEA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CB6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CEF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F69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F61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F7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F5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558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B338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631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C95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275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DC9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73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9B9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277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46.20</w:t>
            </w:r>
          </w:p>
        </w:tc>
      </w:tr>
      <w:tr w:rsidR="00F83708" w14:paraId="2E1FD2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37D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297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9E9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9F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6C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9B3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55F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68CF6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DED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C8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494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188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8AA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42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37C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42ED5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A26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53C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D8C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074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480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2F3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168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9A73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912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93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756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F2A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E1F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A87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38C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FE4F5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6C9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32D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4A2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6BF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E78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C69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05D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73F5D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684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2E3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DA2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F9C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74C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D89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1F5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45.39</w:t>
            </w:r>
          </w:p>
        </w:tc>
      </w:tr>
      <w:tr w:rsidR="00F83708" w14:paraId="052792B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A9F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AC6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281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182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F67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0DD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09D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093B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38B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51F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4B4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538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722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56F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22A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B6F0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48D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55E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505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CEE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533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6D9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777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44.35</w:t>
            </w:r>
          </w:p>
        </w:tc>
      </w:tr>
      <w:tr w:rsidR="00F83708" w14:paraId="3E468B9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389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75D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D2A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3B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960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B4E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AA3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44.35</w:t>
            </w:r>
          </w:p>
        </w:tc>
      </w:tr>
      <w:tr w:rsidR="00F83708" w14:paraId="0461251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543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4D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7A3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DEE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CEE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CF7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CD2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5AB39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903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E9F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9C2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6EB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87C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E31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9F2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B3616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93D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636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F2E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455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DE6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2AF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9C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C8B9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9D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E95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2C9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DDC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BE6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25A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C6A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72DDC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489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B30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6A5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167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A9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C38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4DB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44.34</w:t>
            </w:r>
          </w:p>
        </w:tc>
      </w:tr>
      <w:tr w:rsidR="00F83708" w14:paraId="540966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E7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448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E2C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210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131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C5D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F39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43.06</w:t>
            </w:r>
          </w:p>
        </w:tc>
      </w:tr>
      <w:tr w:rsidR="00F83708" w14:paraId="1574A3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A84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943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824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D9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830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F7F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E0A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E671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E20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FC4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6A4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4A9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BE2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882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7D3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7882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F07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45E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F59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F05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961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228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314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BDB8A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A6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F7E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96C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DD9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0E3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069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D0A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9044D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1A3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2A9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D55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4BC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A29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346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141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73F3E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D75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D91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7F9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85F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E5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AF9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716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33936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178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A08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F6F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50D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AB1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95C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0F2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28C5B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BEB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2DC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9E3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DCE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5CC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71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DFB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41.66</w:t>
            </w:r>
          </w:p>
        </w:tc>
      </w:tr>
      <w:tr w:rsidR="00F83708" w14:paraId="585DE47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EF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A0D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491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4A8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7B7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04C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647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41.66</w:t>
            </w:r>
          </w:p>
        </w:tc>
      </w:tr>
      <w:tr w:rsidR="00F83708" w14:paraId="33BA7EE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20C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948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D4F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0A9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66F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BC0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73F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74845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3D1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C6D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45E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920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462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113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141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C02C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5E0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D12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D8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A7C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B37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F3A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E61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BEC0C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73F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906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57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E9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8EA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970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ACC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6B93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5BC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D55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FE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54C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FFF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D76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7CC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0AD56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B22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A10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5B6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D83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7ED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E24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D8B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99295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AAF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14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B79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6F1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27D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CB0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E83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A55D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473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E67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C5E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26F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1FE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5EF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A49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B9F5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459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D4C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D96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28E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413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681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BC7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6976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C79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E5B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E03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9B6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B1B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27B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E25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9AB0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706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5A4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D31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0F7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B7E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65A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7BF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0D59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B00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E39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34A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7C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F1A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8DD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25F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12AA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238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0B9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4CB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1D0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EA3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7E3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19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7EFE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652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961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F51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FC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41B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4B5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8ED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D2F2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872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F8B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E7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82E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3BA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992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10C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4BC57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1B1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4CE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FEF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4D1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3E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77A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0FB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2154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332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FBB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773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436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EA6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A94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586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A180D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268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F10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DB8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BA8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DFA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D3E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60F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6A86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919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DF8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23E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023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550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9C8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D67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2008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9CD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03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DB1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F2F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D9F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1C2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CA5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A261E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C50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53C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E1F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8B5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C31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A3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A1C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C83B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304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9FE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0FB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D0A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160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153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373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C9D8B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84F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552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98B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737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860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56D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A9B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A781A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C24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1F1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B8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957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930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7DB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10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83708" w14:paraId="1918E4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4F1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DD6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173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E80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BFA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A8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632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83708" w14:paraId="62E3DC2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1F6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E76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E3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07E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E76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C18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2DD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C9B1F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0FC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C5B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76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0CC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9E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E74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81C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6AFF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42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CF1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684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5E6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CAF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243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5D1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FAAC1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63C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4AA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9E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FB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443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3BF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434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FC87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98F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45F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F66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171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19B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931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C60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83708" w14:paraId="74FE8A1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CE0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19F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E06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BA2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4F6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48C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196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615EA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3AD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171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2E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83A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E8F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2A0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A3F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D1E55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884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8DA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238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74C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FD1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DC9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43F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327A9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7B2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CB4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A7D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5F8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7F1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5F8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F9C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83708" w14:paraId="2AFD0C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4FF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DDD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714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BEF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E24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1FD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6C8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3BA2D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3CE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6CE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A0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4EA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E79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9D2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63A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2948D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316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46A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0FC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534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92F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32E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A47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B6AC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27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C44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B64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E77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809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C81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35B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7961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F1B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927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7E9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E2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EF0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FF4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3BA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72976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7FF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0A3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B80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F9F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324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449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E8A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452DA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7D2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F1D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C08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298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57B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2CA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1E9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DA32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466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60D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81F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DA0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D06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F5A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C3D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703AF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361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706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A01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8C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C39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ED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532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5EE15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886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3DD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49E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DFD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6C2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30F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90A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83708" w14:paraId="20F6A27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77B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846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CB5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FF4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DED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83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04A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83708" w14:paraId="45969BC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27B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07A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A71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0B0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D08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999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018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83708" w14:paraId="60C5A52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24B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2C7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EC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798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D68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DA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6C5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5F40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CE5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C1B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3FF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A3A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0C9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AE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D0D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1431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04E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233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6F9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CA8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0ED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1D5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D70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61E4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7D0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C2E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DCB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799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C89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61E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457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3053A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AB7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3BC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42C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3C7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9C9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136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31B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FD419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6EA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EEF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2CE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CA8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574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7E5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050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BB45B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A49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C02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E0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A09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C3F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D32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F5F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36DD5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E5C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38E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D89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35D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245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8E0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163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9DFAA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60F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D5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64B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8FA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85B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8E5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A23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7ABE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523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30E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866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1F4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3F7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BB7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2F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61544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E84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EB4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6CB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63E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D40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193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686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38.96</w:t>
            </w:r>
          </w:p>
        </w:tc>
      </w:tr>
      <w:tr w:rsidR="00F83708" w14:paraId="01840DA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A3E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8C5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7FB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244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D7A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3EB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43F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CD128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B98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79C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3CF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6E1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5A9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A99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4C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5834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C17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FF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C4C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237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ABB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51D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4C3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70925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0CE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8A1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BC5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74C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A69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FFF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EAD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790EF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AB6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EBE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3C7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1EA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20C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472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27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C085B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01A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515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2BD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D88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953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FB4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923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3BC4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EC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C9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69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160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E2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58C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D11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016F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BE9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D0C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783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CEF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1F1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582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EBD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</w:tr>
      <w:tr w:rsidR="00F83708" w14:paraId="0477529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4CE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8C1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637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D1C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04B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054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E60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BE583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9D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93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FD6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BE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093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428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458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6E8C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A7E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DB7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F36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812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FC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9D7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F08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57D7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10E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565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002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C9C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B94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5B0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03C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56E91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F4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D00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B45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605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B74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71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FC8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B6643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8EC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604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203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DF9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502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CC1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2F3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3A54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ED4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10E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975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E9C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6E7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246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EB7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4D6D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CD2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D4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7E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586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33A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400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7A1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C9AD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17E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069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CAC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B56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DB2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3B1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F9C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C67CF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0F0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3D8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63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A7D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180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A5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BC8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0B179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47B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2B5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6D8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A75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B43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BFE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106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13520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55D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3F5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E99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4E6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26E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909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67D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61454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E5B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423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A65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B88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3ED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C26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873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C901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AF0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4BF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C6A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C52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273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2D5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92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1FDF7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BF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BF7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AB1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C80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828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8FD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F59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3078F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BE8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6AA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922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728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956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AEE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F32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55504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D85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CF8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D19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0F1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546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DF4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5DB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3B75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21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D73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6FA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1CE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FEC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B20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BEC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D9CEB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533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AC7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40B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4C0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81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2E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751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0080E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CA3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31E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592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5B0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B24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A81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633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7342B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EBD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CEA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83C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628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36B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B76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DB1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4D58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92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06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69C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DF7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65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16D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68A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F66C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E74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D8F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48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96A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09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109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502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C788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0C0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90B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02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B4E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99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74B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6C2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187E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E93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F17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F74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3D2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E49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F1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55E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BC96A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BEB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149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FDB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B17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FFE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BF7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73E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2FBD8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DAB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B94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B56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339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F5F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D1A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94D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7892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635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B43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133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AFA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FCC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DF0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05D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33685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26B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7A2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1B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677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C92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0BF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34B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38B39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604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605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0D0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932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2F7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D68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FCF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7575B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DB8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976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BC5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D53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734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538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30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6BAA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300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4EA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2B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56F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5C1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3E5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8E4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52E67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394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3E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6D6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1C9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B6E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F43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041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12BAC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FBA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72E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AA6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D0B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FBA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4B2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2D2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F4917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38E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73E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01D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C77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28D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758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EB7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C9EE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E26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A73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AB4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D0A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4A9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A48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606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8154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A3A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E77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8AD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78B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39C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27A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504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0DC8F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B35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41C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AE3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EC9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F0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016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E7E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065E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2BD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EBD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EBC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4D9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7A8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4B6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7D6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77BD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438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29D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7E3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122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F2B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4CF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39E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DB584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039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587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082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BB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B4D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803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F0B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AAB07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69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E6E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D9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E16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2DE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671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D8B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0A80B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06C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5D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979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8E8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F11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A43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4A8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7814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9BC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161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066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92E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CF0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5DB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F43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33.58</w:t>
            </w:r>
          </w:p>
        </w:tc>
      </w:tr>
      <w:tr w:rsidR="00F83708" w14:paraId="12B816B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C63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6B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549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5B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36A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C19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5EF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33.58</w:t>
            </w:r>
          </w:p>
        </w:tc>
      </w:tr>
      <w:tr w:rsidR="00F83708" w14:paraId="363BA94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C28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11F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619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106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EA4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8FC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1B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F49E4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A51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254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E61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CB3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CB9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4B6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D6D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AF9DE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A2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806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4FE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BE2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A3D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311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DEC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1003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06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B3D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69F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1D9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304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67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F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49B43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5A1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BEC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F15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EEF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709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11D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0B1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7758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376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302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B06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28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430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367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504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32.67</w:t>
            </w:r>
          </w:p>
        </w:tc>
      </w:tr>
      <w:tr w:rsidR="00F83708" w14:paraId="1477180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C74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B8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80E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35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A4C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DF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880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20499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0CD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34F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6B2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FAF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9E7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FF2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E51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E69E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312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6DA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39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2D9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BC9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91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9E6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4B99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317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5D6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5B3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4B9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BA7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642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8D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1D17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EE3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E97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EAD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3DD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864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87C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D06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91302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DBF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7C2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3B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DC2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857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7AD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343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38AA9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06F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EEB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E1A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973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4D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A29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6DF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F6C8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4BE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EE3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48A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2C6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5AC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29A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CC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8BAEE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AF9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164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92A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4BF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06B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367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6C7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EAA1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1A5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D4B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788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95A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15C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C1B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B5B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AB01C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CF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A48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B01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E57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EDA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C2E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A84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6993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0A6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9DF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7A1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F42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D75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5B3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850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982A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56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21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E0E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D4E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044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736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A19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A93E6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217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C30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D2C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BB6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1D7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3DF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97E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31.69</w:t>
            </w:r>
          </w:p>
        </w:tc>
      </w:tr>
      <w:tr w:rsidR="00F83708" w14:paraId="44BB73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C5C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6F5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A4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6D5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9AF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6A5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08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092DD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160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D55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C96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4BA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0E3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45D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D6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E6F7F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007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8A2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F1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FE6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9F7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8E9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0D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7B16D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4A0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163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C4C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D6F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640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2DD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62D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CE0E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8D5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074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098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90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845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D8B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621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EE6D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24E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79E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420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7BF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6AA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075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8A5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2D15A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EF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3F1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39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1DC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20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7C2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75A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099D1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44C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7A6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C49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F2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581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1D9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289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9EA27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B8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685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CA9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002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A34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EA0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EC7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8624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B7C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D9F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124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B6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66F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6A4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470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30.90</w:t>
            </w:r>
          </w:p>
        </w:tc>
      </w:tr>
      <w:tr w:rsidR="00F83708" w14:paraId="16F4E1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48F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329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17E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259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DD2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F66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FD4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DECB7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4AF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E47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F5E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B50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462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964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0A1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3BD4D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F89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3A5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F6E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AF6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EF7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A0A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53A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30.83</w:t>
            </w:r>
          </w:p>
        </w:tc>
      </w:tr>
      <w:tr w:rsidR="00F83708" w14:paraId="31B4975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180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7F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6AE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103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287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2F4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CEB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B21BE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D7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FA8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022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CB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3D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201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FEB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DDA3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539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148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1F2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A59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7E7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31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F36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2157A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0DD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A4A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D9E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FFC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4B0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AA5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D8B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30.26</w:t>
            </w:r>
          </w:p>
        </w:tc>
      </w:tr>
      <w:tr w:rsidR="00F83708" w14:paraId="43BBBA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C91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C96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274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20F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A6A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18F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344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74F4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4C2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04C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F6F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291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D1D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58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B7C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FAEA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47A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B8E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58B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759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82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807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DE5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38DEE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53C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A30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44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ADD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E96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742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06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29.57</w:t>
            </w:r>
          </w:p>
        </w:tc>
      </w:tr>
      <w:tr w:rsidR="00F83708" w14:paraId="1F3E332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81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AA1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9DC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BBD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FB9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B50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1D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CCD8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C24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90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BB6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7CD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1D5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597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C0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8CD1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C17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0BE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964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7DA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CAF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347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3B1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314DC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53F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207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E6A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6D8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8A8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4FE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508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FE37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0F7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786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153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86F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062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D82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A42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B4936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7AB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120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C54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12C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F96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D31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F9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57284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780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AAF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A6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AA8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20A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464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2F8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7B8D7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1BF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EC7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749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E10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A5C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120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0F5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13F08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E72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BB7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D0E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445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709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F5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29F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29.57</w:t>
            </w:r>
          </w:p>
        </w:tc>
      </w:tr>
      <w:tr w:rsidR="00F83708" w14:paraId="0F4795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F7F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8FF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B77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341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22F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EB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52A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E1DBD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9C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7B8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E8B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FD2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8A1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A7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B27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29.55</w:t>
            </w:r>
          </w:p>
        </w:tc>
      </w:tr>
      <w:tr w:rsidR="00F83708" w14:paraId="5C65A7E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C1D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25F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38F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140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53D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E7A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5F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29.55</w:t>
            </w:r>
          </w:p>
        </w:tc>
      </w:tr>
      <w:tr w:rsidR="00F83708" w14:paraId="4F4596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7AD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44E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C6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3F1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D29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EAC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E2B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E786F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F59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DEF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3FD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AC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889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789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AB8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C3197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187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A37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011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5FB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97D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F41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292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A5AAB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3E7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574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686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AC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3ED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2D6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68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F9C48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249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AEC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F93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A61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63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CC7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42F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6BA3F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543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660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37F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EA9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B6A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928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6D5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29.55</w:t>
            </w:r>
          </w:p>
        </w:tc>
      </w:tr>
      <w:tr w:rsidR="00F83708" w14:paraId="51B7BC5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F27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4BC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F4A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C89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6D6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C9A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5E0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7B3F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F1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E65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FD2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590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6F5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F27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6C9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B0F7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F3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BA3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7B1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0BC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A23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F09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351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9DF78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FFF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A93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66C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21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33C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59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2E5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002D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E31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F99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012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6F4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C32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F7D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87F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F6CF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BF6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264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7D2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21F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FB3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25F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DCE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3F33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F71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335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28C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F69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BC7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F2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301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A67F2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ACC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414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44D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258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959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DC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CBE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D6A5F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9F2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292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B65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7B8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E74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43B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444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34EFD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9D7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AF8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2D1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D2D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B03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7D2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E7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25CD2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22D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BEC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CB7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7C7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895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E92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498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DB1A0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45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EC9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9F1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160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F34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A57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C45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0897471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260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4B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BBA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86A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BFA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A04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2BA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B4633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FD0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40A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D6C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925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D8A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4DF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314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DB99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EC3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F81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885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E99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ED2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28C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A96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EC998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E3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934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A2F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0BE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243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0AA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063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E4FFC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979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6A2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31E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A4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495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A03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1CA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71B38E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4A9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A3A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221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DD8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546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073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9C8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225C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4E8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EC3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309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48E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019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D24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3ED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9DE5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9DC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EEF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916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351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A12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B24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64A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3A16C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63C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7D4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C45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13D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9C7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7B6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757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166B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A9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092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024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9C1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082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EC8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6DE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9B7B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93B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FDE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456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779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F4E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524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271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BA31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198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384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BFC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96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AED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E13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8FE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7E905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8EF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749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A40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E30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C6B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A85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693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5BD46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4AC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E7C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CF4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FE4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588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FE9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468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FD5F2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0CE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3B0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6D8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F47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612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AC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AB4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AA3E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8BC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935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33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E2D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0D7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0B4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99E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8C075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5F2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BDC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34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C54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878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89E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43A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7ADEF72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256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785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AB8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73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67F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956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940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4A30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BA1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DF5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33F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97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221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4A4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F0B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17D5A36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E02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5E2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0B0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D83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C13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9D9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572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F6DA8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B0C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4E3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B8B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D98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165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983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567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4E60D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AF5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671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38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88F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2FA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E24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444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3B526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5AA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1FD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9CF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814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723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41E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075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1E606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473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E8F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C98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9CC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B2B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95B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901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464BD2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444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604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F52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A00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126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547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899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82BB2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844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9ED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27B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CF2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37D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44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C0A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61D4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3CB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818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7B6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8D7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5DF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CAB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EA8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2FDE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EAA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8CE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4AB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69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BD0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84C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427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0856A9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BEA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AA1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435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EE2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44F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B2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0C1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FC46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C34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CBC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981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975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C8A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2FA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E44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412BAD6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5B5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C53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ADD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F57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ABA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67B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B81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0686575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91B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61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0C0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219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0A0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E03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27B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C0291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18D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8B3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54E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8FC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A3C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00F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137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B7348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5AF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702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F22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5B8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A5C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CE8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FB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36D74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7EB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E5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082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3D7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24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B8D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669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DC36D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CF8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F24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84B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36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3CB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380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AC6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00A6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1BD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3F7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D08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A24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884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37C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D1A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66C5F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ECA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687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4D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90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50C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D5E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1BC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1AA60E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668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AB9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8DE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E39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887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6EF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CF8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8FC08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ED7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A2C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8C9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C51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F3B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900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41A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44F8870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A96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E5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C09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FC0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348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464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102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2127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053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4FF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23D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326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7D9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9AD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7B4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CC80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ABD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D92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35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AD2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0C0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1CB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A87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65CB697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53F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7E5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AC7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B8B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58B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76D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55F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51A0D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986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C0E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2A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C9D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BF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EB2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4BD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9403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4C6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CE3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EC5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856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AB4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2C3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221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0561C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95D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3A1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74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8AE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484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7D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142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E5547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489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E54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D4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105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A1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F6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3A6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BFC67A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6D0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DDC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E54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544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46B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083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0A8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D7B1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070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E5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69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0C5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C97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13C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14E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53BA7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36C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0E0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29F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BB2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49A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2C5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CC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40496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683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B5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ABC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18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C84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DB6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11A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B8FD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BF7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EBD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645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498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9CE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39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CD5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106B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0C7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128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B46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827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E8A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521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F9F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212C7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928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775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8B1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F98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9F0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A8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AD6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E86D5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4E4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326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BD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CE2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2F1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4BE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9E2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0A64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687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09A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A02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0A2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216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2BC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CD5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43FB9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91D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254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BEF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FCF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0DE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DE2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8EC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26.85</w:t>
            </w:r>
          </w:p>
        </w:tc>
      </w:tr>
      <w:tr w:rsidR="00F83708" w14:paraId="6850AA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845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F35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BA1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8B2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CF5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A02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F14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CED38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D05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BE8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CAA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3C7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B36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77D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8F5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E9096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51A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454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204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B33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AB4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417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95F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26.72</w:t>
            </w:r>
          </w:p>
        </w:tc>
      </w:tr>
      <w:tr w:rsidR="00F83708" w14:paraId="00F8A0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A69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A0B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256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7D9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D67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E61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F83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5CFDC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DF4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2E6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12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806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B87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4F8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751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3C45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64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7C5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446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F96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693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707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68D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A51B2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7E0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B0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63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F8A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2D0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486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04E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25.55</w:t>
            </w:r>
          </w:p>
        </w:tc>
      </w:tr>
      <w:tr w:rsidR="00F83708" w14:paraId="5A50E9D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E94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0F4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EFD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75F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532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01D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E11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07893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58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4BC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F3D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0E3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6A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792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0EA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621F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704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EA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4BE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FD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238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98A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816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82F1C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10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918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290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5EA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6FF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3AE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40E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25.54</w:t>
            </w:r>
          </w:p>
        </w:tc>
      </w:tr>
      <w:tr w:rsidR="00F83708" w14:paraId="464450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170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5F8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E46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BCB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C97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E5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F0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FF8E4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4E1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4A7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B6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AA0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09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7A1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EEB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23516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26F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661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CDB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3A5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23F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EFF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B50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1A152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639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8CB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56C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F8D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38B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AF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139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25.44</w:t>
            </w:r>
          </w:p>
        </w:tc>
      </w:tr>
      <w:tr w:rsidR="00F83708" w14:paraId="168BD5E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9D8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6A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667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281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4A8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97A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D42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8DB7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9FE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7BB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5E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C5C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20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883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920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4E41C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E53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79B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05C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12F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585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99D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877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24.85</w:t>
            </w:r>
          </w:p>
        </w:tc>
      </w:tr>
      <w:tr w:rsidR="00F83708" w14:paraId="3071327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EFB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5B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874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C2A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F28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9A8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152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DA2A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A1C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FFB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8AB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6C8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C24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95F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2E2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D619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190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33B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FF2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589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956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3C7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28B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61BD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B13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E06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74B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436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36B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1BE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EB7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ACA8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E66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3A1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75F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1CD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2C2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0F7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3A3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996F9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979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B38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82B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EB5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D49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8ED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82A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5740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B81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40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4D8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D77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F4E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365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B11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42BE6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093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972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7B4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502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ED3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E40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A08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</w:tr>
      <w:tr w:rsidR="00F83708" w14:paraId="6718747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F77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AE3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60A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BE4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C2E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168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D38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</w:tr>
      <w:tr w:rsidR="00F83708" w14:paraId="4756C85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83C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8EF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F80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672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965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B80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B48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197F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FF0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E72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A25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DE0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1EB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7B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DF4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07471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05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6AC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5A7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5B7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CC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DEF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DD8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9035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060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D52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AC6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A0A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B20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E26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BC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</w:tr>
      <w:tr w:rsidR="00F83708" w14:paraId="0689217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3A0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FB9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4FA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8AC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CCF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A3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ADC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A296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6AB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2A7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E5E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46A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9A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42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8D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838C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6D0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9D2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DD1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F2A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7B7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736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5D4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4C0A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488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B6B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D5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6BA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F49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FE2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64B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7E4F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F95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DBA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F08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DF1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FFA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2C2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32E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1EC3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68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9A8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14D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FE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C0E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A31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1D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</w:t>
            </w:r>
          </w:p>
        </w:tc>
      </w:tr>
      <w:tr w:rsidR="00F83708" w14:paraId="3B4C50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FF9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839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E18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728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B8D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BC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C65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FA469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A38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541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CD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10A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D42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C94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3D3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14D31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1BF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346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71B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56B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07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C46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943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22.85</w:t>
            </w:r>
          </w:p>
        </w:tc>
      </w:tr>
      <w:tr w:rsidR="00F83708" w14:paraId="74278F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375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3D6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711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9B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999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B44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1B4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40675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B1E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6DA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088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08E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333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F40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AEE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D07B0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9BF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95A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FD3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E54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F5A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0A2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FF9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80D8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CB8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166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1E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814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B0C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B7D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386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DCF87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EBD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6B2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E77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AE3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3E3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46F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DFF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CC7C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500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CCC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592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CDA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C67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83B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DEF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E238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C5F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7C0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F5A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9DA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6F3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D90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A3D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A6A6A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0C3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E7C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9CA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45A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F01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F15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84A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3F656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4A0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E5D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2A9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019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939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791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B1E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21.55</w:t>
            </w:r>
          </w:p>
        </w:tc>
      </w:tr>
      <w:tr w:rsidR="00F83708" w14:paraId="21770AF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309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E92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43D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9E9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0D2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7D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7BE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21.54</w:t>
            </w:r>
          </w:p>
        </w:tc>
      </w:tr>
      <w:tr w:rsidR="00F83708" w14:paraId="66B8D3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B77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51D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7D9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17E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456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0E5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8AB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9908A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A60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1ED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FC5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F30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EB0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62D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AF7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7E3C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E2D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387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C0E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A26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A50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CC9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68C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81A1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232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652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A84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61B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C98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2C3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AB0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</w:t>
            </w:r>
          </w:p>
        </w:tc>
      </w:tr>
      <w:tr w:rsidR="00F83708" w14:paraId="568447C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B07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216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8B0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910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22D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7CC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1B7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915AA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23A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5ED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4BB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00A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BF7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A22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2D7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75829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F8A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DE4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1E2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A91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F30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435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968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61942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FD5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DAA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87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42A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8C1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C47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6E0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2E8B6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DA3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0D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F3D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425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029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5E2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4D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</w:t>
            </w:r>
          </w:p>
        </w:tc>
      </w:tr>
      <w:tr w:rsidR="00F83708" w14:paraId="4C1C8F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7ED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8C3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0B8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2BF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614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9DA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D42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357CF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638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6CA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A1D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BEB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F0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2DB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716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7386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6CD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861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61E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70B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379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F30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22E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D70ED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0E0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F8C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53B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041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D01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9A9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F1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D714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26A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F3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347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ECC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E04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AC8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1E7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62D2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533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5C4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30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825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472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5BF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D89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01AD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479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930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4DB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33E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883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54C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A37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7925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DF2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E93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095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11C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CA7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884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4D6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15F3F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2B5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DF5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EA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9D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E0F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4D4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92C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1C2E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55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228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82E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A73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EF8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04D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7ED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</w:tr>
      <w:tr w:rsidR="00F83708" w14:paraId="6B9A71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B6F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C2A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51F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BBD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A51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E5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D9D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25B6F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63D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532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25A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5B1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FD8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AEB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B7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188E5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865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D24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2C3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EFF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D2E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0D8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D84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2598B7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913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0CB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001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378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A39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F3C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633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93EA2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2EA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8D5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88E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71F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68B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1AE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1BD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FBB36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A9C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1EB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17A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FF0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8C8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A83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834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0D84705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E8E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E7A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205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6B5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97E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C00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6B7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56E3C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70E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7BA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104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E58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793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646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38B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6EA66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E07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456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689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42D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95F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CC6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EF5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2F977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15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B1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F03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9A9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382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111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924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C746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38F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663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95A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180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A2E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3F7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E8E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31C230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274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3F7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C00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D91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4DD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C9B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4A4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771C8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795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032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A94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DE3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803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1D5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0A6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2A909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6D8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98C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170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EE5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3FC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B26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1A6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9F66E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9BF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6D2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2F6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53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E84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044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BF4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BD67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BD1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E72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F71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3F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B92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227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46F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827F4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A5E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C90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C1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F29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F80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7E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0EC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75B89F8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A82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A52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C09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7C2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D77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FA9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6A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F32A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D7A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F32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3E2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863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556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32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44E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DF380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815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FDB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D13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91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4F1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827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DC4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0C099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517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04A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AA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D83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C83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B9D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FB2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3040E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896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389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E8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029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683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7F7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234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6CA6F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628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D95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AA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73F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BE4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467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3F3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5C8B6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DFA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546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171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B91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842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CD9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D84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4BD4F6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BD1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767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13C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BA9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5AF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FB5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FFA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ACF9C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3D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BAC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EDC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56B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3DC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277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C0D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37E17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82C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D78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595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4D5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8F2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A6A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8CC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267BD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096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890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C6A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736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006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7EF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FDE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57E2D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A3F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41A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4D1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AF7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496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29B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A9D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6F654DB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590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5C1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05B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B81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98D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B28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F01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A82F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37E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3B1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CE7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5B7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30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2D8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51F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70B0E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9B9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8FC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B56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688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48D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4D4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EB6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BF9FA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F30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00E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191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2C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FC6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6BE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867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04244DA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07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791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63C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1D5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27F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D17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5D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3E80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2FF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99A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8CC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97C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A10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9C5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B23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EB5B4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80F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8EA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2ED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963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AEA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F60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610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AE30D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A5C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22E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1C1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9AC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080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F34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499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68157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52F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867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4EE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EF6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2B1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484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2C1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</w:tr>
      <w:tr w:rsidR="00F83708" w14:paraId="10C0BBB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B54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2C7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61C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75B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726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4F3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8B5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5AF6C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E4C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413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F6C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065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EE6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C2B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A6E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F6A98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AF9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38E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B2C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CF6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A2A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954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DD3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</w:tr>
      <w:tr w:rsidR="00F83708" w14:paraId="5C4783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1CF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06A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78F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830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547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210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848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A9DF5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618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462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9D1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E6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5BD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52E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5D3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56CF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9D6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10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DD5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1CA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B45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F73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84B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9FC1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41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7FB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D86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3D5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9D8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D18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9EB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A6ED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A5C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F0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D9B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F48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5D7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E79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55C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0DF3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BD5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C79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48E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0B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1B4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4A0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B71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BFF3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B54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DF3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FF5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618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DCF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8C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304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7C2E9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C55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57C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6AB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57D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C9A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1FE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DF5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</w:tr>
      <w:tr w:rsidR="00F83708" w14:paraId="7580DB0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4E7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CF3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83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D77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722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3F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BA1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19.49</w:t>
            </w:r>
          </w:p>
        </w:tc>
      </w:tr>
      <w:tr w:rsidR="00F83708" w14:paraId="0BE3B1D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EDE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CA6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62A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221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F1A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33C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E58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91D6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B18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1FA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193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D1D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93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3BB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A6C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05866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0D5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13B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23C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5D1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8DA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98C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DE3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18.86</w:t>
            </w:r>
          </w:p>
        </w:tc>
      </w:tr>
      <w:tr w:rsidR="00F83708" w14:paraId="0007650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1C3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24A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32D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FD3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8E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179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C62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C0D9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BC8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486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8D0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AE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DDB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A55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3C7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18.82</w:t>
            </w:r>
          </w:p>
        </w:tc>
      </w:tr>
      <w:tr w:rsidR="00F83708" w14:paraId="7B5F8DF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466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C0F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CBF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4F8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BDE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BD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913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18.82</w:t>
            </w:r>
          </w:p>
        </w:tc>
      </w:tr>
      <w:tr w:rsidR="00F83708" w14:paraId="4EFCA56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564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023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9E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BA5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3F1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781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CF1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3A01A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370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3EF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A4B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B96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5E6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54C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3A8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C34A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F69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D10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39A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21A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B7D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A90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54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18.82</w:t>
            </w:r>
          </w:p>
        </w:tc>
      </w:tr>
      <w:tr w:rsidR="00F83708" w14:paraId="1A19EF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46B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0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5AE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066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746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897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A1F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18.82</w:t>
            </w:r>
          </w:p>
        </w:tc>
      </w:tr>
      <w:tr w:rsidR="00F83708" w14:paraId="403FF50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F4D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E9D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12F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E8A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3CC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FE1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D4A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19EA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8EA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3EC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694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3EE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12B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1F0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0D7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FF33F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BA1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1B5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8E3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49A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73D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12C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2E1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28276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958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81B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01F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222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F8C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B77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661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84CC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68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9F4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E2E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9C5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AAE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F8B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79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18.70</w:t>
            </w:r>
          </w:p>
        </w:tc>
      </w:tr>
      <w:tr w:rsidR="00F83708" w14:paraId="351D99E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E1B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88D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45D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3CA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E61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CF8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AE7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D9CAF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590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096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728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0FA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23E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663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3E6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</w:tr>
      <w:tr w:rsidR="00F83708" w14:paraId="21F4D8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62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9DA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586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A6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AFF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56F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DAD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17.85</w:t>
            </w:r>
          </w:p>
        </w:tc>
      </w:tr>
      <w:tr w:rsidR="00F83708" w14:paraId="2E352D2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D3F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24C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960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CD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444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394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E28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17.82</w:t>
            </w:r>
          </w:p>
        </w:tc>
      </w:tr>
      <w:tr w:rsidR="00F83708" w14:paraId="3DA4BA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7C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2D9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8BD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1F6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87C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5D4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A5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2BE2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316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22F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C1A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7B4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22A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19E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655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2FE9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B3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130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E72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8DB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7BA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5CF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332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7853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6A3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C3B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F0C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CD7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337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4B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FD9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1507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DDB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C02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CC1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F0C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E1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8EE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4DD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17.47</w:t>
            </w:r>
          </w:p>
        </w:tc>
      </w:tr>
      <w:tr w:rsidR="00F83708" w14:paraId="55AF2A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137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199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A54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05F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5B6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945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7DD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F60D4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210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8D6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B6C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012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534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C77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DA7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AB1AE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749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0AF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CB7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7EB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F1A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4D7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BD5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6E85E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48D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2AD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72C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C78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59E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32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04E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17.47</w:t>
            </w:r>
          </w:p>
        </w:tc>
      </w:tr>
      <w:tr w:rsidR="00F83708" w14:paraId="23AB95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450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7E1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79C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471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3AA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638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91E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12557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5B8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857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546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C2B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CB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5CA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444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4862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4EA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E72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FE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81B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13F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170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A64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FBC58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9F6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391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F66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13A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0DA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F2C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F3B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17.42</w:t>
            </w:r>
          </w:p>
        </w:tc>
      </w:tr>
      <w:tr w:rsidR="00F83708" w14:paraId="5F3A39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677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FF6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CA6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DE1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3F2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CF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0C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3A45D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BFD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890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E0D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1FE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A26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280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D29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EA4E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6E2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BE4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62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A1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193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99D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61D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ECE40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B4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76E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6F7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96F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674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FB5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F86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BA7E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446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E9A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16A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C56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CA3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737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241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0993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702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107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FD2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F79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619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CFC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1FD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DAE2C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0FC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293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83A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C11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131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8F7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379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E4C6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B9E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7A2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CF8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3D3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3B1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89E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71F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61B90A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2FC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21E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DC9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B90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5E2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36E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64A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9E4BB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A40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1C7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E59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4EE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99A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4D4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756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173A7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1D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EFF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5B5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F9D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4A5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726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597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</w:tr>
      <w:tr w:rsidR="00F83708" w14:paraId="2F7A75D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B5A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258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A61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950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9AE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2FA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5F9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</w:tr>
      <w:tr w:rsidR="00F83708" w14:paraId="60E330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6A8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DB4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3BC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230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B31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5AB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41B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BA7E6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6CD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E92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52A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4AD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961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6AA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E4C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</w:tr>
      <w:tr w:rsidR="00F83708" w14:paraId="34A1BB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059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E28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2ED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A5F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056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324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B20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CD1B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46C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0D4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A43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756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6B1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356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F14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049F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9EF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C08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6A0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5C5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B83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7B4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FC4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</w:tr>
      <w:tr w:rsidR="00F83708" w14:paraId="3458CE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A0A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6F9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A33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BEA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F6E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0EB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D0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DE8D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772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923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324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349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C44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A4D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71C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7829B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D28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887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9C3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AD4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6BD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3A0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D99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48AE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4F8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072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096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B29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C11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CC6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439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E1A8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11B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8A3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26E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D58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94E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214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A0E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15.44</w:t>
            </w:r>
          </w:p>
        </w:tc>
      </w:tr>
      <w:tr w:rsidR="00F83708" w14:paraId="1610618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D35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F7E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3E1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5E7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BBC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6E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F4B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9421A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9FB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EF2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75B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DDB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83E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E21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C75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E819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D10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CC3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40D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FA8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AB7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747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AF0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F397E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050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6C3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960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08B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ADB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A57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E17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CF323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6FB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E65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237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52C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76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E84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048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6888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626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A35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8F2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17B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BD4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4C3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11D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14D98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54C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3D0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61C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9E1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00C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40D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34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3593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987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E7D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200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393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9C7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999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6B5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E8B5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96B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0FA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AFA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8CC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AE5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0B5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169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8D26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681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5B3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AD4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5E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C36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8F2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3C2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59C7E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BAC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F27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B69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B26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D02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8B4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B5F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E921B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7A7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AD2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AC3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A05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334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5D6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5D5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CCA4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E69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24A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D82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BE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0E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C0F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C11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24DA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295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B66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2C2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68B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380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778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8CB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4D8CF0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6EB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267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471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1C6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3DD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DA7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A4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53DD7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BF9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F33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603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C58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EBE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A21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330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D1A143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348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EB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5A3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A78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C43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6F6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AB7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0BD3B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5FB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B1E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890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176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2FD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8CC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AC7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ECFCB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2D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7E6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D4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59F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EF9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805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E1F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85F75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70B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39B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C54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91E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DF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8E9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D05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B6ED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FCA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588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0D5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1EE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6FD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540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80A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272F596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B65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EB7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084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A82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44A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B10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898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4B823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552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53E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185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985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2D7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D2F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2C0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24EAF0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A14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5FD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B7E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FB5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1F3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FB0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596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48C5764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E2E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320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A69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9BE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89A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D1C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38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B0001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6D3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D3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A74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BC4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779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852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B5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61927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090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855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EF0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5D1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AB9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7D4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E66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9950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C2D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4A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F10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35D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947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20A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ADA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59B390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10E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5DE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750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EDD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921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579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877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0EF7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ECF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AD8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F95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C4E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B3F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50D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F7D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37BEC14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9E1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A1C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A4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689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14A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59D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60E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39B41FD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910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4F8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D79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15B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9A3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37A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E5F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97F6A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602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8D3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44B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4E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AB4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948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F86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4B6E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D4A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8D8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19C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CB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B2E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57A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422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</w:t>
            </w:r>
          </w:p>
        </w:tc>
      </w:tr>
      <w:tr w:rsidR="00F83708" w14:paraId="163F4BE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17C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129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DD7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262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889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D57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236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5BB2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39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9C1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95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E2E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78F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31C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8CD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A2911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F66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9C0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D04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2A6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BBC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86C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B06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44189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5A7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537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00E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646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888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845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02B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12.76</w:t>
            </w:r>
          </w:p>
        </w:tc>
      </w:tr>
      <w:tr w:rsidR="00F83708" w14:paraId="742A83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F71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055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B00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34E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9A3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073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D37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BEEFA0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4A5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01A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501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55E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D29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5F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426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F79C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A70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175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992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A67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7C8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631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2DB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3C27C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5B7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8F5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1CF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314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5B0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EC6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8BC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F2E6E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EB4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41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DA3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EA1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A5B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4B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1F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A593A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125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0DE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C70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7CD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2FE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D9D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CD9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9A81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F82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018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686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FB4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E8C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70C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76C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A10A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AA6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94F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7ED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03A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B55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EE2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1F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1AC48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EED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E43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272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96B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EE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C5A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23C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3623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CA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A31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C10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FA2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C03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47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DC2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9C0D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7A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C1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05E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B99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F13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AE6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0DA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14E7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19F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0C3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985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19F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32A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D21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7C6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34C3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508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333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28F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017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3E9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78E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596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8D09A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F77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D01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BA2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1C9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2A9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10B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135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73D8E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0A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32C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73D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01D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1B0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38A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A9A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5B3C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518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4B1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936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D48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B14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E0A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7C5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9.01</w:t>
            </w:r>
          </w:p>
        </w:tc>
      </w:tr>
      <w:tr w:rsidR="00F83708" w14:paraId="50788C3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E14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457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B7B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32A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26E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B9F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207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55DCD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79A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06A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C74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B7E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617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EF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40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C29D2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5AF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1C6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448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54C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1B1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C96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D0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2822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2BD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7E3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73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BC8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6A9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88E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7A6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5A7F0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3E0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9CA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801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667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CD9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E4E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80B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0014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81F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E60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339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2D5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E5E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467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73F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D37E7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1AC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BB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1FD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2F2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1AF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F0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E6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087D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F1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FE8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3C2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730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C76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C93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D07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E36E4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B98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6B3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414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78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F4D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FBC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55F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</w:t>
            </w:r>
          </w:p>
        </w:tc>
      </w:tr>
      <w:tr w:rsidR="00F83708" w14:paraId="39754C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B31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E38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EDA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AFE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42E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776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DB9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</w:t>
            </w:r>
          </w:p>
        </w:tc>
      </w:tr>
      <w:tr w:rsidR="00F83708" w14:paraId="50C3645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41F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92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878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025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5DE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FE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2F7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C8D8E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DFB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630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3F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F42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873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4B6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BD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3638B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555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A41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1EF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B18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F0D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700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D4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</w:t>
            </w:r>
          </w:p>
        </w:tc>
      </w:tr>
      <w:tr w:rsidR="00F83708" w14:paraId="630489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B15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433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78E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66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13E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9DD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714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FEF4A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82B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319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4F6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8A1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DCB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C51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202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EB36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BAF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0B0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D7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DA2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78A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7DB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EC2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D901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0C8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AA9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FE3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23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3B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589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29E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DE6B0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63B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C38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08B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470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A8D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2F3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6DB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3B417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CBC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FA1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AE5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4E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A4A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857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4DC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</w:tr>
      <w:tr w:rsidR="00F83708" w14:paraId="61CF12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A56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A8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441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27F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14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79F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CDB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4810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368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31E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989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CB8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3D5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A0C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951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E9C0C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8AC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D1F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99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9BF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150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CD9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0F0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</w:tr>
      <w:tr w:rsidR="00F83708" w14:paraId="7EA0B9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514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09D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988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4CA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C1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F1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242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</w:t>
            </w:r>
          </w:p>
        </w:tc>
      </w:tr>
      <w:tr w:rsidR="00F83708" w14:paraId="37CB4E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623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1E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71B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56B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C2D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F0E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263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0D88D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216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8B2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9A9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6B2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F32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A4E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76B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C8EA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06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A17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298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AAA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E7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4D1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F1E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0D298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DC0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5B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AC6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627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414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329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071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F984F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00A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A0D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0F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3AF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034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B1C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C1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ED39D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EB7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3ED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5DF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FAB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C95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156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C78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</w:t>
            </w:r>
          </w:p>
        </w:tc>
      </w:tr>
      <w:tr w:rsidR="00F83708" w14:paraId="7F55CBA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1D1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C58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63C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0AE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D7F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402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F2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95074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1CC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0BB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153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BF9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623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F88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4C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307B9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60E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BDD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1AE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17E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16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BFC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361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5C0B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0EC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8E7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403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638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38A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E98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E73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284B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9C1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70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47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250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FB5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395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91C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</w:t>
            </w:r>
          </w:p>
        </w:tc>
      </w:tr>
      <w:tr w:rsidR="00F83708" w14:paraId="222338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FF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FB3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899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EB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92E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1A0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604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</w:t>
            </w:r>
          </w:p>
        </w:tc>
      </w:tr>
      <w:tr w:rsidR="00F83708" w14:paraId="2EF0562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923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6FA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3E7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8D2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2D3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5D2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37E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60857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691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637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AEC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731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73B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24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66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CEABD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D50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8F8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39E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4A6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531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880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E30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29.89</w:t>
            </w:r>
          </w:p>
        </w:tc>
      </w:tr>
      <w:tr w:rsidR="00F83708" w14:paraId="6D9480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485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C5A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D89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05D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738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D0E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3DA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27AF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841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2C1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3A7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9F6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B18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504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372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1F5E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69F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2AC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8F8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AF5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A19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E8C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2D1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4EB30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56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19B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08E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94C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038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73B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582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26.02</w:t>
            </w:r>
          </w:p>
        </w:tc>
      </w:tr>
      <w:tr w:rsidR="00F83708" w14:paraId="7A9095A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67F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658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369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D44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82A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4FA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8F3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24301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968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0B1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1C4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A1F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EF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280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BD5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CE543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5E0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69C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40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73B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3EE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EEB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9D4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7560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171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B82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83A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D34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119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E14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49F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140.07</w:t>
            </w:r>
          </w:p>
        </w:tc>
      </w:tr>
      <w:tr w:rsidR="00F83708" w14:paraId="21304C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687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77E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DFF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7E2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29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FBE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A1C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AA688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080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238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E2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7BC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21D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502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FCF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8E46A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808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F2A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100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C8D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034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800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FC4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374B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9BF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8EB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E82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703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886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A86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F81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4CFC4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435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20E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492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961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D55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8A7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127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B4F00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1C3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9B5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EFF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63E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D91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D87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EE8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D7B4A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A32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934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F38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62D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9B0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37B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C61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E18A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91A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6A2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CF1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6C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81D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F5D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39D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35FE3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606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EDE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414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E15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999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72F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781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63D1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663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5C8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70B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73B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7B1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54E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2A1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12.93</w:t>
            </w:r>
          </w:p>
        </w:tc>
      </w:tr>
      <w:tr w:rsidR="00F83708" w14:paraId="39CCE5D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83D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938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C6A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FBD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E4D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EEC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A73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ED801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B21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7AF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308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23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46C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316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13C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36124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860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8B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1E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502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F62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929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751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</w:t>
            </w:r>
          </w:p>
        </w:tc>
      </w:tr>
      <w:tr w:rsidR="00F83708" w14:paraId="5CCFF6D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8D8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1FB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F88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2DD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A6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01A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61B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F91E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D64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1B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97A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0CD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9B7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C3E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709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</w:t>
            </w:r>
          </w:p>
        </w:tc>
      </w:tr>
      <w:tr w:rsidR="00F83708" w14:paraId="60AAAF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583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199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9C0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05E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45E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E34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97C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</w:t>
            </w:r>
          </w:p>
        </w:tc>
      </w:tr>
      <w:tr w:rsidR="00F83708" w14:paraId="61DAB80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F13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4CD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1BD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D0F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033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BF4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009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108D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284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64A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778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7F7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289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98C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8F2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4BEB8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1F1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2EA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A17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282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48F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8C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10F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F0126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6A4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"ЕДИНСТВО"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F3C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183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B6E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55F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416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90E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C4D6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F22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E34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B4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ED1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6068.312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9F4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09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1450.558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4C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23208.93</w:t>
            </w:r>
          </w:p>
        </w:tc>
      </w:tr>
      <w:tr w:rsidR="00F83708" w14:paraId="625325C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90F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23C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40C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5B6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89D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F24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344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161.23</w:t>
            </w:r>
          </w:p>
        </w:tc>
      </w:tr>
      <w:tr w:rsidR="00F83708" w14:paraId="4A899CA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C92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362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420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466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1F3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454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1B3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113.53</w:t>
            </w:r>
          </w:p>
        </w:tc>
      </w:tr>
      <w:tr w:rsidR="00F83708" w14:paraId="338DA3F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C2F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06F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0AD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752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E6F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E6D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A70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E5D5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868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C5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9D4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A26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64A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23D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E18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EE4D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ABE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6A2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074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71C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891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77F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4B7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8AE16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EC4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7FD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EC6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00D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305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3A3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418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8E5F6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5D5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CD7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65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ED8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57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DA5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121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A8279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F68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64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D40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15F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004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DEC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1DC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7B8E87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16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485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A15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7B5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68D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F32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EF0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39CEC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C2F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923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62B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C6D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977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351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C4E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1095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DEA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929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4A0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C3B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177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66B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704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2C5DA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284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318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36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205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24A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6FC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7E0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9158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1B8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E58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DC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DF0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15D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B61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64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39CC9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2BE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98F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1F4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2F2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73A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40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9B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AEC6D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BA0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630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184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C0D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732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083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084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71.52</w:t>
            </w:r>
          </w:p>
        </w:tc>
      </w:tr>
      <w:tr w:rsidR="00F83708" w14:paraId="76748D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2C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EB2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905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B03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14C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04A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B81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69.98</w:t>
            </w:r>
          </w:p>
        </w:tc>
      </w:tr>
      <w:tr w:rsidR="00F83708" w14:paraId="297F0A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3EB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E8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F92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B93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4D0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7DC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8EF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383FB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73B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7BB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C3C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AE2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E6D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AA8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CC4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3FA04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06F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01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53C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E42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B99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5B4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B1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67.18</w:t>
            </w:r>
          </w:p>
        </w:tc>
      </w:tr>
      <w:tr w:rsidR="00F83708" w14:paraId="2FAECFC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563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A8B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3BE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97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3E6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896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3A3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FDFBA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5A0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F59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F64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BFC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379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8F6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7D0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C367E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D12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860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34B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66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9F5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C53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E02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C6DF4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6F7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360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6C9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586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232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ACB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A87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85814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FF9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7C1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9C7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7C1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282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30D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CA1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D5091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CCA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03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165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4E3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284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5B1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636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655FA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998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29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FB9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EAB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693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749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B18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00558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358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B37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A32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E6E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2D1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D15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E08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32E81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EE7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7CF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2D8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C47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4D6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419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B6D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458CA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F9F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C96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B4A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37C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661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B35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A9D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F2DE5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0BA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F15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974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461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B2C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69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85D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51.07</w:t>
            </w:r>
          </w:p>
        </w:tc>
      </w:tr>
      <w:tr w:rsidR="00F83708" w14:paraId="2E0FC4D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835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75D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F2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6A7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0B8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041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27E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3A17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05A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169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334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BC4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E98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70A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F6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801E9F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D92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F18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296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DAE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CC7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D02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D18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7B19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B1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BFC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EB9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66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0D5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2E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28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41E8D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908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849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E71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689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56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D56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EE2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9BC49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EE9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F52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6D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5E2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C42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2CD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3A2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C671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09E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549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CA1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D75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FAE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8B1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B06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D82DE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F5C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2EB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ED3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9B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43C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4CB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303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F4367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67B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F0E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B4A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84C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AE0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01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EEA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15431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9FE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CC4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D90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662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236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24E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B27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33.60</w:t>
            </w:r>
          </w:p>
        </w:tc>
      </w:tr>
      <w:tr w:rsidR="00F83708" w14:paraId="4052911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CBD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E60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1B1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F16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A92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9F8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3D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33.60</w:t>
            </w:r>
          </w:p>
        </w:tc>
      </w:tr>
      <w:tr w:rsidR="00F83708" w14:paraId="692F384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5DA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C5F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9EC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D3B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89D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F43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F0E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C967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EE7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15B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0D9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CA6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813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356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1A8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8826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210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C3A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CD2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427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2EC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B47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F1F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71F2383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03A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2F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897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962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439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C87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ED7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26.64</w:t>
            </w:r>
          </w:p>
        </w:tc>
      </w:tr>
      <w:tr w:rsidR="00F83708" w14:paraId="1605B5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372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478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709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9B1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44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FA2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B30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F1A7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A6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BA6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BDC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8FA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83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288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A70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0F03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F8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6FC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B14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D18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9EC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520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DBD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4245E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88B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0AE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399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D21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091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636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E1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E720E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10F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163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DB2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164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453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B78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F19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20.52</w:t>
            </w:r>
          </w:p>
        </w:tc>
      </w:tr>
      <w:tr w:rsidR="00F83708" w14:paraId="0A8E6A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63A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003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55B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2A0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31D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7B0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F41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CA62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DFE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113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8E8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F6A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471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C7F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679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366E4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791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C55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48A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56B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FF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0FE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154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3EF70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DF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C3E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3AA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38E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577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2AD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23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1664A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686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6A6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88D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795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67B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DFB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2A3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</w:t>
            </w:r>
          </w:p>
        </w:tc>
      </w:tr>
      <w:tr w:rsidR="00F83708" w14:paraId="657007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03A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5A7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730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1A1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F6A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3E6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4D4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C309C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22B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CD8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2D4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D5A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706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B50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1E7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5203B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A2C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369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5D7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B5D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AD7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327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6DF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AEBA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65E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BC8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D32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E46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B4D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E31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A81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5FC4A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9E7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27D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B6F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9CF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B32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102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BAE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9228C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7A4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6D1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D7C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DC3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628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478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0C2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D734E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40F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D2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B3C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ACC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A82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F51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7C7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665CB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D1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7C0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325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971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26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5BE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042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C49A5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063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B74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2B1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176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BE7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024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0DF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41DF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0F8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965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67D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590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37B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98C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F8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9B697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907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AC7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47D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D9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70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9D5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10A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211D8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949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3B7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21F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6D8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94E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4C0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994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2A4B5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75C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46F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0A7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9E4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D5C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2F9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F9C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</w:t>
            </w:r>
          </w:p>
        </w:tc>
      </w:tr>
      <w:tr w:rsidR="00F83708" w14:paraId="6D98288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85D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D95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C12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162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1E8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F18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2BF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48601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745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453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936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70A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A68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E9D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1C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6A72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A4C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12E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3A2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65A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A96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5ED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EEB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21DD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6E3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819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33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880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153.598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228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DF2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43.541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420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696.65</w:t>
            </w:r>
          </w:p>
        </w:tc>
      </w:tr>
      <w:tr w:rsidR="00F83708" w14:paraId="0A5C97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A76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742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C2C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2B9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FCC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FF4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4E6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D832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89B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A36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89E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CE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F98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93D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DF8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20.28</w:t>
            </w:r>
          </w:p>
        </w:tc>
      </w:tr>
      <w:tr w:rsidR="00F83708" w14:paraId="01C39F6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257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EB9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DFE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AFC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6FD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7CC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BA9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19.38</w:t>
            </w:r>
          </w:p>
        </w:tc>
      </w:tr>
      <w:tr w:rsidR="00F83708" w14:paraId="36D3108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C3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654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639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CB2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3AF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BCA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59B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943B3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EA1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B5E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20E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272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A4B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72B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EC7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6E29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193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48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980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074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731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6B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3C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60B17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D6E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204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F81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1E8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C2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148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809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9.41</w:t>
            </w:r>
          </w:p>
        </w:tc>
      </w:tr>
      <w:tr w:rsidR="00F83708" w14:paraId="65CB9E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423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985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B2C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16E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3B5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FBF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087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</w:tr>
      <w:tr w:rsidR="00F83708" w14:paraId="43364EF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E13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35C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AA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C1B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1AA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AE0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42E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6BC5D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037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F92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1C0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AE8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07D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F99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2D9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806F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11C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8B7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954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5F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6F6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771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E3D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</w:t>
            </w:r>
          </w:p>
        </w:tc>
      </w:tr>
      <w:tr w:rsidR="00F83708" w14:paraId="3349EAC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4BE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50D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F24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88F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69E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CCD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6B5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</w:t>
            </w:r>
          </w:p>
        </w:tc>
      </w:tr>
      <w:tr w:rsidR="00F83708" w14:paraId="423E5D2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10D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19A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69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5E5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627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267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C6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74F485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80B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A0D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DC5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C05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4.835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AE5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415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4.327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D54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69.23</w:t>
            </w:r>
          </w:p>
        </w:tc>
      </w:tr>
      <w:tr w:rsidR="00F83708" w14:paraId="12722EF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6CE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F2E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5E5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6B1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99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85C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009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255.02</w:t>
            </w:r>
          </w:p>
        </w:tc>
      </w:tr>
      <w:tr w:rsidR="00F83708" w14:paraId="0B0DE96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080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BDB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F3F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268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0F3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D94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A29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BEC62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FC3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654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D0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0D0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B1E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EA3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3F5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186.71</w:t>
            </w:r>
          </w:p>
        </w:tc>
      </w:tr>
      <w:tr w:rsidR="00F83708" w14:paraId="2D4E9E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4DA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A79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FA1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0CD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3BB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0D5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386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E30E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5B4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8A7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242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9DD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4BB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9D9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049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A0142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A62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027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A00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B85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C41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875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DBB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7B7F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2AC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300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A47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3A8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F5F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C66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0A7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161.87</w:t>
            </w:r>
          </w:p>
        </w:tc>
      </w:tr>
      <w:tr w:rsidR="00F83708" w14:paraId="799A7B5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519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06E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9BA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C09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E98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A8A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7C6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98401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9E3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75E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0CD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599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5DA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123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B50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587B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36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B60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505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0E3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FDE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8DA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46D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1D7A0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A14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E86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85E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425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E23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29B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52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C9AF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EB1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9E2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CF6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87C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3FD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8EF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279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1F6A8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11F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ED4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37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848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AB7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0B2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64F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04BA1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59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F37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246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787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7B9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0A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D25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05ED5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360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B6E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341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43E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FFD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517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98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00E7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EC0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5A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5AB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398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16F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BF9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C83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767C5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8B1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8D7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A16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666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D2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850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E20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7277E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D8D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A48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E8E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F95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DFA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41C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250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85270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EB1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CEF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F94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CD7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70C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50A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5DB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CF04C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76A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514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19A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094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2BD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E8D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C12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4924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762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A18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E1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51E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78D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AA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33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2654A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6E8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2EF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7F7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F25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2E6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B0C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4B8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BD60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96E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A49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2B7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29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940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3C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F5E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BFE7B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FB1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998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FC8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BBF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453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A48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564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27A99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965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68E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3B4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34F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719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8BC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FE4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650988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2BC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E04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357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FBE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61F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4D1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FF6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1E25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7B0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579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3AE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2D4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C8F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522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027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100.77</w:t>
            </w:r>
          </w:p>
        </w:tc>
      </w:tr>
      <w:tr w:rsidR="00F83708" w14:paraId="0250773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49E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361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A75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21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7AB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689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3FD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F605F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9FB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20B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C56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A84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C41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8FC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110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E3B9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54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F83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40A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BC1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D07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2A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6FB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59650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44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3DF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E6A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23D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B80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1CB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85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636D3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99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0B8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3C1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8D6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5B9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A7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235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5386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1B1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A79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7E7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9A0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F34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887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0E5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AA26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FB9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D6C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279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3AF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E5A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A8B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78C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746D1B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EB3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BD6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302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C0D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944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750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DD0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8034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85C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9B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DE2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89B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AE7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36E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180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F37FA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7EF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D20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3A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709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529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F8C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18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7740C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F00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45B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8B6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897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6E4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E42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C13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264E1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DD0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F5C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FDC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71B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1A2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874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850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AEC2C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FDE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7A7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AFF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093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594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541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0D1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073B1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323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33C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E93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8AC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25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2A9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29E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8276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3CC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927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9E6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D01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5C2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DF0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432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ACFCD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E6D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ABF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07B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9F7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1AA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293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1C4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985E0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D5D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194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2A6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F87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243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124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EF3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4CAB8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B63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5FF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AC5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BC1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583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247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D2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7E58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E01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614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053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DA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E65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B96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0E0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A4ED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66F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4F9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86F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574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4FF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3D3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929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85BBF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317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5C9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24A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F18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303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2D2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A17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CEA56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79F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4D6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5CC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CDB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F29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E02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735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24D27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B6B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34C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8B8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3C2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643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C72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474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71943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A09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D75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07C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471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359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DC8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6CE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EAB28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F7D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39B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7FE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87B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5CE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427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DFA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A42AB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EF5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1D1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140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05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862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7B1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69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0DC98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797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D09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717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C8E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E5F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6E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057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5FF4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8E8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DB9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79E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0B8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702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E39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A0A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50BB4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691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B95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665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18A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826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0D3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DC9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F93EC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E96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DD1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996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A3B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FCD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585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1ED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F9A01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B16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149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09A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450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8D6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836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DB8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76.62</w:t>
            </w:r>
          </w:p>
        </w:tc>
      </w:tr>
      <w:tr w:rsidR="00F83708" w14:paraId="1527141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E7D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1A7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6ED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98D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CC8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94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90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75709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91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317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125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E8B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D75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817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210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75.25</w:t>
            </w:r>
          </w:p>
        </w:tc>
      </w:tr>
      <w:tr w:rsidR="00F83708" w14:paraId="7A6DF49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C28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B7D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F94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A67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3C2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025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0C0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BCBFFB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DC5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6A4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10E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39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735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F86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C09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D0CF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D45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87B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E95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3E2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6D6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BA2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F4E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4CA33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CE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AFD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96A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04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ED1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75D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00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72.56</w:t>
            </w:r>
          </w:p>
        </w:tc>
      </w:tr>
      <w:tr w:rsidR="00F83708" w14:paraId="64211DC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13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846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B0C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E14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D2B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DA1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160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A1AF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FAA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BC5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502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E18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F00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50C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B53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33C5E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A60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AC6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FC0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B63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582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E3A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BAD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70.90</w:t>
            </w:r>
          </w:p>
        </w:tc>
      </w:tr>
      <w:tr w:rsidR="00F83708" w14:paraId="349FF21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BF6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B6B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FB9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A85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03D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2C3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05D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70.78</w:t>
            </w:r>
          </w:p>
        </w:tc>
      </w:tr>
      <w:tr w:rsidR="00F83708" w14:paraId="5D67400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6EF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8E7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233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D9B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B0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28D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6E4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7C67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F6E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08B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275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19B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99B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BAA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CD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69.82</w:t>
            </w:r>
          </w:p>
        </w:tc>
      </w:tr>
      <w:tr w:rsidR="00F83708" w14:paraId="28994A5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77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1AD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B9C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AFD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065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416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7B2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44D66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647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CD7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0FB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66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E28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8A7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77C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68.53</w:t>
            </w:r>
          </w:p>
        </w:tc>
      </w:tr>
      <w:tr w:rsidR="00F83708" w14:paraId="0B8225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2A6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C6D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95D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AFE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67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94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E6F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C4883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022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B27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FED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ACF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C7D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5D6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5D0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D694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A7D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E90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E9B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FF5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F1E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1F9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75F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74BC43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DE6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276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25C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F91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816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952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F42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21AA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27C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00E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712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D2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BB5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10F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994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2518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90C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435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ACF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9D6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ACC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396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A6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59D2C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C45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1E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1E3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3DB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828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B57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2EB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C7F56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8DD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7F7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DB1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6ED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6DE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476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1DB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7E692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EEB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201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E11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F32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171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AF9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084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26375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550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708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B84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436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BC6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413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3DD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685F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53D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0A2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188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9F1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310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245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16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65.54</w:t>
            </w:r>
          </w:p>
        </w:tc>
      </w:tr>
      <w:tr w:rsidR="00F83708" w14:paraId="56BCEC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94B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27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B30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8B1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E1F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CD9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2CB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7D3C0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4D0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9D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C6F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CDF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98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6CA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334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A990F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51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1B2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34D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070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51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0EE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AE3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4E921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9FD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D8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D3D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719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7AE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0D6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029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61.80</w:t>
            </w:r>
          </w:p>
        </w:tc>
      </w:tr>
      <w:tr w:rsidR="00F83708" w14:paraId="5E424FB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88C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035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712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9E3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FC3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70B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D13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5D29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847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DA2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2C5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E9A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086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5E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353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26448C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07D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824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D7C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CE4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309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520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DE0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0FFBB2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854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E09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3DB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DF7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EAC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B49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FAD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171ECC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C57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25F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3B6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35F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F4B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2F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8DA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7E362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4AD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F4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9FA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DA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027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5FE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52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649CC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F6A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2C9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75E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5D9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0E2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43C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CCD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32CC4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412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19E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E12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9E6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497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408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5EC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513E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457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EE5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849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F8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A17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0D5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374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52C7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8C6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C36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4FC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218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7D6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C34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6E2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55.73</w:t>
            </w:r>
          </w:p>
        </w:tc>
      </w:tr>
      <w:tr w:rsidR="00F83708" w14:paraId="0073A70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DFC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467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5BC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1CE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B62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C56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E8E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54.02</w:t>
            </w:r>
          </w:p>
        </w:tc>
      </w:tr>
      <w:tr w:rsidR="00F83708" w14:paraId="31B15B9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BB4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4D1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6BE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F5E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478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7B2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4A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D4155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2D1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701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088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B09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87A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143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D9D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53.76</w:t>
            </w:r>
          </w:p>
        </w:tc>
      </w:tr>
      <w:tr w:rsidR="00F83708" w14:paraId="7AD57C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419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379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8E8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2F1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4E7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2F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7B2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8A6D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DD8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B95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B0F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8FB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B4A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F6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956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04DB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8F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928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6AB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C0F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120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ACB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AE9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C6A1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7B3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832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BAD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00D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802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487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618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8D52F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8B3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B58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CAD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3BD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8D9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73C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2FD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53.74</w:t>
            </w:r>
          </w:p>
        </w:tc>
      </w:tr>
      <w:tr w:rsidR="00F83708" w14:paraId="255F9F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3B7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51C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B8D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E16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795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5F0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2D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29C1D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58A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62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1CC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FA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4E0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CCC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D02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0DC3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CC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D5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C24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73B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9B6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C54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39C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0797A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4E9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BDE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6CF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AB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99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D12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A4C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BD73D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211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47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A30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4CD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4A6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3CA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AE9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50A89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FB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218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BCD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7DA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F7C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2F0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97E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0DAEC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006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60D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341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B4A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6D2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3EA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26C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C610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710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8B4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EE0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79D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125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A1C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5F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18769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64C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5D9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649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CEC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1C1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826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AA2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52.38</w:t>
            </w:r>
          </w:p>
        </w:tc>
      </w:tr>
      <w:tr w:rsidR="00F83708" w14:paraId="6716B3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A6F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AAF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81B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C54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390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B74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40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DF01E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EED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ABE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248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E77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92E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68A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B45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34C0B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8CD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8B4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CD1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7EA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4A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7AA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F23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158E3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18E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F38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7D2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D6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8F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399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C8E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5629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ECB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35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E7F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F36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90D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D6B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0CF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40.59</w:t>
            </w:r>
          </w:p>
        </w:tc>
      </w:tr>
      <w:tr w:rsidR="00F83708" w14:paraId="0DCC1A0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46C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401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BC5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B8E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50E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9B4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356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BDB71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EBF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F20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6B8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258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932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25F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F4F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2C42A7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587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AA8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057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A74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A29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F3E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7D9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E048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EB7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A5A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9C1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402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E77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ACB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8A2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1C62E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0ED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54A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6F5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5A4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6F2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05F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21A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5758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BA0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A3A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02D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4D7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A8E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F4F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CB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44C9B4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607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A90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624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56F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AA1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DFC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8C0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47.57</w:t>
            </w:r>
          </w:p>
        </w:tc>
      </w:tr>
      <w:tr w:rsidR="00F83708" w14:paraId="26649E1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A8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E4C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9E2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8C4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579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130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961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33A32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177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47E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EFB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638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A3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1E3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5AE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3759D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74D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16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E97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1E7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C4C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84E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637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DA69C3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E40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065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42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7E6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5DB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A74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C20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8096B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334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E58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5A4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27A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672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23B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FF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C831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252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9B3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DBF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9DD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758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C53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493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E407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293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3B2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7E6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C3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C43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CCF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E20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9C4A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6CD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143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425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20D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E19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E48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371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C299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865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D28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5DB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63B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52B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1D9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266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5490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92F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1C6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00B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300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DD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E2C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2CB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619BC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B5F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677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FE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A32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7FE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BEE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11A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22A44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12F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2B8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A39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56C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1C4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EDB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9DF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01D5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5DC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EE7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077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248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97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5C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952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08D541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575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6F6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3D1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7C2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40B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C8A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0B2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1F082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ED0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039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5F1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FCC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921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46A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88B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FAF2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951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71E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F8E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D9C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C55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C1F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2D3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CE1A6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885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55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140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3A4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200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482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3ED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F7BF10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F97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472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D3E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555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39D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428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242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FD535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969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713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43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33C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CB1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06B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7C8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9E27E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266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463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15C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7E5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E4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C7C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42C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E4E39D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E1E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809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3D3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6F7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BD5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96D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635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B544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F14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EC3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793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EF5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0B0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DD2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948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178299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E2C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92F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D09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834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D01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590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B04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05FDA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053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B0C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ACD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356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177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5FC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5E4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40.34</w:t>
            </w:r>
          </w:p>
        </w:tc>
      </w:tr>
      <w:tr w:rsidR="00F83708" w14:paraId="097791E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0C8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852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26E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7F9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238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A43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2D7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7CB7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546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BDD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5D7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70F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028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D3E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32F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0178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9D7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26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B76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85D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E56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707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729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2AC84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A49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020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9C4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9E3C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524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7C4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78E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81C3E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88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2C4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AEA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4C1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ED0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138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478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</w:tr>
      <w:tr w:rsidR="00F83708" w14:paraId="12C705A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5CA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85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5DF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D53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341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0C9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F97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E55C0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169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A5C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2C9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B74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F8D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44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D28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08C3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36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13A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511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527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D65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C41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EA8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</w:tr>
      <w:tr w:rsidR="00F83708" w14:paraId="38E7893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812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C31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16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3AB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936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855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9BE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EF6EE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8B2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6E5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96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337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BAE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130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E30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2F32F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ED4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30B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B49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166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8E5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EE2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68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BA0EC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2D8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BEE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4EF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6E2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028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BA1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DB3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3DC5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6A0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EA3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392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510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618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1DE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5E8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06CE1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A8F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A8B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CCD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230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D75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45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3D9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83708" w14:paraId="77FC50E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CE2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498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8E5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109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291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6A9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5B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BC6A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8FA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AE9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71A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B32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DAC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CD1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A99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FEFBD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AE9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C3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39F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B44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E86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97D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C57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D670C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190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BD2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4FE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C27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1A6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607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A77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9352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0BB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28B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BBE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895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5A5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C9E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C9C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0600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F1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639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994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6F0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DD1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9FC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5E6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491FB5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7B1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416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F9B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182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D42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E51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373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C70FB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3F9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59B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B86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9E5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F4A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07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942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AACDE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2F4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56A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58A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FCA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767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21A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F8B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DAE800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A1C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7A8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7C9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2A5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27B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585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FC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2E1BA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178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52A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995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E87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B1A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1B1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6BC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C7F4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7F7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370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5FD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640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800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7D4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9F9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82004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865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7F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508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2B2D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4CF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EE9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E7A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A2CE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1FF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4A2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98E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EB5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843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0D6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0E5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F311E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776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F30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248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4DA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583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A11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344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B70FCA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4C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D6F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7AF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611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C56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F2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F2B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575BB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8DA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224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08C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C2E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CF2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D0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B0B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488EF7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73E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849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6B9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63D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4A0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D95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B3E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36.02</w:t>
            </w:r>
          </w:p>
        </w:tc>
      </w:tr>
      <w:tr w:rsidR="00F83708" w14:paraId="6C998D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883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7A1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DCD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EFE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48D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457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5AE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87ABE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A97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67C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DB9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45F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315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F37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3B6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6FC35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ABD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2DE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6EF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1B1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4E7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143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974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35.12</w:t>
            </w:r>
          </w:p>
        </w:tc>
      </w:tr>
      <w:tr w:rsidR="00F83708" w14:paraId="6E6E39D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583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EF7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490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88C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017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CC1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1AC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C8F72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CD3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DA7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7CD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205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EE9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D2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A63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34.64</w:t>
            </w:r>
          </w:p>
        </w:tc>
      </w:tr>
      <w:tr w:rsidR="00F83708" w14:paraId="06B83D2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F30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8C6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22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10C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6A7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72B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E9F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33DED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DCB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4C1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73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195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F24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09A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E5C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D9E46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960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519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238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BE3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FC8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E6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936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C2A59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69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BB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380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9AB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7E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50C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00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B731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72D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228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072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44E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01A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33D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E6C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4962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1BE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45D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8BC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64B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F38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098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1CE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892AF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E4C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E46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A4F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EE7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2C3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04B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7EA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8F94A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210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B0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F14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B63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666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8D2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52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30C20C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6E1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758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252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376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984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28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FF5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D87E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66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BE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597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974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743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ED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99D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B7CC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C92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ACD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76F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E43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17B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D36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BDE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98E02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C33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4E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DE3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0FD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E16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C80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0D4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F3FE5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FC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89B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655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5AF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008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6AA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419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33.60</w:t>
            </w:r>
          </w:p>
        </w:tc>
      </w:tr>
      <w:tr w:rsidR="00F83708" w14:paraId="2AE05D0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180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AB6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E4A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AAF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CD9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202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0A9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9688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D60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57C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E38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092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FC7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3A0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A8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33.60</w:t>
            </w:r>
          </w:p>
        </w:tc>
      </w:tr>
      <w:tr w:rsidR="00F83708" w14:paraId="2E7F4C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327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5DE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71E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AD7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621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FD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08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D77FA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449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21D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4E8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83D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8CE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E00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2EE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33.58</w:t>
            </w:r>
          </w:p>
        </w:tc>
      </w:tr>
      <w:tr w:rsidR="00F83708" w14:paraId="7E4F87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811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3C5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41C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858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870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57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DCF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F5D9F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1EF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F39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EAB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789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563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ADA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C55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E21A3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8CA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39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9B6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6F5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107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6A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608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248F3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4E6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74E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A1F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6C8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05A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C1B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09D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44E98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69C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28A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CA0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C87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F84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10E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F4A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C7797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062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5E2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889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B38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FFC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FF4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CF0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30.91</w:t>
            </w:r>
          </w:p>
        </w:tc>
      </w:tr>
      <w:tr w:rsidR="00F83708" w14:paraId="193DE0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BB9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9D3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1E4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F88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4E6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B82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599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30.91</w:t>
            </w:r>
          </w:p>
        </w:tc>
      </w:tr>
      <w:tr w:rsidR="00F83708" w14:paraId="19BE31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CA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DE3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436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485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F97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48F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12B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30.88</w:t>
            </w:r>
          </w:p>
        </w:tc>
      </w:tr>
      <w:tr w:rsidR="00F83708" w14:paraId="6D6AC71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BB2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09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4C8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E8A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417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DDB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82B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0BE917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553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DE6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F1A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2A6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67B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202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C33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29.95</w:t>
            </w:r>
          </w:p>
        </w:tc>
      </w:tr>
      <w:tr w:rsidR="00F83708" w14:paraId="77C36DE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09C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07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5A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FD9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4E0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3CE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09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F27CB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C13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32F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4B3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8D0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6A4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430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993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AA66E9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6FC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43A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90A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9E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607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2D4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80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2FA4F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C6E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7AB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E0F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1E4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1DC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362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B15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FDD9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989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B9D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F5E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023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5FF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3A8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4E6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CB1391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F31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E39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E2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E2F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60A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D64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473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30ACF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1D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F9B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5D3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92F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106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C31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A18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8B6C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841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931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D4D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2CA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1F6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677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436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29.52</w:t>
            </w:r>
          </w:p>
        </w:tc>
      </w:tr>
      <w:tr w:rsidR="00F83708" w14:paraId="3FA545B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109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728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65B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D5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DC4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D45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E17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EB602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FB0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D6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6B9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43D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E91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3C3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2D7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3A0F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480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746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4B3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2F6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22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FF6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2C6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0C7109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E06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F81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26A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242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C1C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2F9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2A3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B1D00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531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F32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D5E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3C0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F8A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0E2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F8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688E9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CD5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333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B47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9A7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118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E12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65F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CF573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288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A79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215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C0E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319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9FD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DB0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4F04BD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B67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97D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A14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03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453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736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474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AA2CF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ADC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735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E79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958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B2F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BC6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726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944D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C13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A43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BBB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F58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6AB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F05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6E8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8F6317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C9E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E3F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8FE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5A5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F68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D69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579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BF57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4DA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B8D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C05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627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C04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714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8C8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19B6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C1F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634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5FE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2A2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CC8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B29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0DF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C37C8B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49F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8F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C9B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1F6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8A5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74D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17D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AF654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B8D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678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19E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2CD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A7B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113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BB6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6C18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3C2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A74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91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B5E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901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D34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12C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D4010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134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C3C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925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1AC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67D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350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55C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96A50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823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0CE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F20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B50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90A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8DB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CBE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2D0A3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6B3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940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407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363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009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AFF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947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69511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E5C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0A6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D6B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283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ABA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D4B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9C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678A41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1F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0CE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CB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A13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64C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931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104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C5B61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B8C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A0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B4A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45A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06D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5D2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DA0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0B2CA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87D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737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DE2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526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E83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B91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60E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05B84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D5E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DD7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F62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A3A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78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E52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23D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220102E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B0A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AFB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A18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7EC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CBF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ACD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A69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F83708" w14:paraId="7D0543F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12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F67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11E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2F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C84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622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193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FE0B86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DFF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618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7F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2C6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6A5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5CE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02C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3B8B4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E27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941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3EA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9D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A53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49A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9A4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7DCF7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AB7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4DC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37B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E9F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995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E15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9DF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7BD4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A87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019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6B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8EB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CD0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7FF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1C2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1223C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391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308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E35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069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5DF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157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B4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2DEDB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43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832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3E2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EC0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9DC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952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CC4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AA1798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523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965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F17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917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463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21D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638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EF3AC4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F8C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ACE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220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412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D42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CD7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EDE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FF142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54C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65F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90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79B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28B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6A7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4BC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4AEA7B5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3EA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FEA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343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235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E0A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55C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CC6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903CA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9E0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4D0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EA0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07E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A91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1AF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0D9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1D8AD0E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381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A93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910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34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154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CEB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DA9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2DCF6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C89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528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75F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4CD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897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61B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8FE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1DECB0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ACE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053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D14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8C8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23E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7BB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0B5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FA031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EB4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031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F65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AB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912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B5A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CDE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4868B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A8A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5D2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FF7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8CD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88A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039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9DD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5893E9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61EA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2D5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C81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DDF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064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68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2AF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B6F8BA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CA5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622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0CB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79A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9DD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8C0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0A7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CEB58D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E1E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3A7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63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45C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7F9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F77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DB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</w:tr>
      <w:tr w:rsidR="00F83708" w14:paraId="74AE1C9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B39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82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B4A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4E9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456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58C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B46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2BB7F2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BA2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153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F36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EAC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95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740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2A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5A1C4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A42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6C3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786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61B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7EC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C27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56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3FCD9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064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57A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6C7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420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2D2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0ED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12E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1B66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FB8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E71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7AE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722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849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A7D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15A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B791E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BF3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F6E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C7B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D77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DB4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648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DAD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BCFA30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50D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AA0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B1C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A6E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A91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1CC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A52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</w:tr>
      <w:tr w:rsidR="00F83708" w14:paraId="59300B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E2F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1AB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BF2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899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4A1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937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16F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3AEE1F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8D7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1EE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DB7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440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B61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457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637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E2DF3E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052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BC6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8A8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253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E64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4A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9D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24.18</w:t>
            </w:r>
          </w:p>
        </w:tc>
      </w:tr>
      <w:tr w:rsidR="00F83708" w14:paraId="0650A0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CC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FAC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604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759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143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11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DF3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66CEE2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C6E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6D4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320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AF7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84A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F33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DDC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3B14C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911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C8D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B85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BF6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8B4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089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8E1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7BED5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986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2D6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E79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E9D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54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165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B14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23.52</w:t>
            </w:r>
          </w:p>
        </w:tc>
      </w:tr>
      <w:tr w:rsidR="00F83708" w14:paraId="2D1E487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6C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61E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2B1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43E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0FB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B43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BF4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4541A1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E9F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71E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ADA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379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765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264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EAD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22.86</w:t>
            </w:r>
          </w:p>
        </w:tc>
      </w:tr>
      <w:tr w:rsidR="00F83708" w14:paraId="6BFEDC2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9A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06D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1DC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A1C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0368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942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821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6AEC9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16F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83A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B9A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9D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93E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A9E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A96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61126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30E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CE1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5DA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D71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5B7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84F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CC3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6C04DB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B8D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314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677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E8F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CF0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5B1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50D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E489E7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32F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95F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4BF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392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D6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337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FC6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5CF1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36E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44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055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B5B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10B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446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2A2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7A849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883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1D2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694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9FC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2F5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F12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547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B94B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D6C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1B7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11F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14F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24C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5C6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403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926E55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51E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0BC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DD0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46C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EFE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311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27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18A31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908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77F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011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172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64F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51A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DE3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45EB6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521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0EE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729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2E4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8B4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5A2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46F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</w:t>
            </w:r>
          </w:p>
        </w:tc>
      </w:tr>
      <w:tr w:rsidR="00F83708" w14:paraId="6505A5D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46B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C94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9D4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B6B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619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3C3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C87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5C98C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7F9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D40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157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B4F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FDE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41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E15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2E1F09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D65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618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3E6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129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5C8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AEA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E01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20.87</w:t>
            </w:r>
          </w:p>
        </w:tc>
      </w:tr>
      <w:tr w:rsidR="00F83708" w14:paraId="613F09A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818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9A3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422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2F9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14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41B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E21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BEBD4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2CF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B77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52B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FA4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479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834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A710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20.44</w:t>
            </w:r>
          </w:p>
        </w:tc>
      </w:tr>
      <w:tr w:rsidR="00F83708" w14:paraId="4E8E6B0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065A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859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85A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607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28C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C7D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FAF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20.41</w:t>
            </w:r>
          </w:p>
        </w:tc>
      </w:tr>
      <w:tr w:rsidR="00F83708" w14:paraId="4A82533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CAC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A1D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E4F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AB2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20D1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D1B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47B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2A68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EE0C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252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ACC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657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D46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555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AC8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D518E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9EA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B489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C0E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BF8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A4B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4D7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2A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B1884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99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153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708F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F0B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FA4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93B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9C0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59638C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6FA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48B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ED5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0E4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D82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17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F9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8CA35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C85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038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DAE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E0A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25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B00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75B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CBFD7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415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C06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30D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388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8F5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E85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303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549B962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867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096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A5A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1D4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DB2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3DC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DAD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90844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D7C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F90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56F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1F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DED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DC1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A85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598866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068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3BB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DE2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6FF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73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805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33D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93FB73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8C5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06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8EE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2F8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44D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5AF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F6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BE7492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37B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9B6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F2D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CF50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1DD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804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78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9F6EC4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F5F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C99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48E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B40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125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843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E4A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7FC9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275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5E0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6D9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C78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B0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603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934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0E78CB7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B11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762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116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AF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474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FC9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120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1C61C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1E4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227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1FF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59D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01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1FF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F86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9C01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067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3B4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8EA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62F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A685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0EB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71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F83708" w14:paraId="1058299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E4D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9CC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812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D1A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A83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AE6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82D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9AA551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07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F60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8FD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4AF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C2A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7A7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559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DC4F06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E47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2B5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DEA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CFF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242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BAF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238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FAE7D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865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C93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49B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E68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039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E6C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65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</w:tr>
      <w:tr w:rsidR="00F83708" w14:paraId="579CC3E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C62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96C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AE6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33A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D73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0EF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29D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DBA81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F5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8F4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625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E93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D01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D8B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2E0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19.81</w:t>
            </w:r>
          </w:p>
        </w:tc>
      </w:tr>
      <w:tr w:rsidR="00F83708" w14:paraId="78F99B6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B17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616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FF6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047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2BB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067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294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4FA6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B58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D7C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316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51AE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5CF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016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9C8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AA2963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147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204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70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C24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5D2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AC2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E6C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9FB646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9CF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AC7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FB8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874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6E7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31E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140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18.82</w:t>
            </w:r>
          </w:p>
        </w:tc>
      </w:tr>
      <w:tr w:rsidR="00F83708" w14:paraId="33B56E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85D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432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CA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206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359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CB0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210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6764F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14F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3CB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0CE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DCD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837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522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879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9D4949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89F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8FC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230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C36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6CA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37C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F00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3B9D9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5D5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F00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8C5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D9C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F68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A83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3FD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F6C552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9DC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97C3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F1C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8CE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91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C46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CB9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EC858D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B86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7FB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B8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D17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D45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5D4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3A9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0070A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628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F8B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9A9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5B6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8C1E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320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730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8BA8C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F19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2D1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E0B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0BF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A40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9A7C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71E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756FDA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BBF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32A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488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5E1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125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AF4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B6A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</w:tr>
      <w:tr w:rsidR="00F83708" w14:paraId="1BDF2C7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DD4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01E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007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1AA2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9D7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4F7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62D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</w:tr>
      <w:tr w:rsidR="00F83708" w14:paraId="0D5B8A9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945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EF1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A29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01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E51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DFBE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4CCA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18FD57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19D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30F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885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701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2EF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D66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546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B51A1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DBD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CC8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105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BE1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13E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EF5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E49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</w:tr>
      <w:tr w:rsidR="00F83708" w14:paraId="742F60E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5F5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831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D79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98C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BC1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DD3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7C9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01453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4A2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697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DC0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4E8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04E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E60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5EF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B593C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AB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3B1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1A0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010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803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034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817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14.44</w:t>
            </w:r>
          </w:p>
        </w:tc>
      </w:tr>
      <w:tr w:rsidR="00F83708" w14:paraId="6D16321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FB2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A05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591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BA2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71C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656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61B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A0265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D21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907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03A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52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95D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2D3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2D6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0A7E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B99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9BC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DBD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812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C09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97F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BF5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170F1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ADE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FE7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913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3CC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4BD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E8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EFE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F6184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A86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6F3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9F1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8BF4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FB6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567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2A0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21F68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D2D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962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321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6EC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B69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26A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E94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101F1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BF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FEE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66D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4AC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E4F0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973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FB0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491199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5A0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2A5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114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BEF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774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AC3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482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078533B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E87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238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CA7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5505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7EA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EBE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090F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36CF57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C9B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3A52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35B3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F91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5C0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AD86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C3D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336E80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27F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10E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065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CED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4F8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89A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385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88A1B9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060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4E1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7F9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79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1EB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F71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195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</w:tr>
      <w:tr w:rsidR="00F83708" w14:paraId="461A493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06D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680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C15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267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B58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67A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C14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D9485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754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693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CE7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4A7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DE9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DD5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7CA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6700A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A0F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6C5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186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087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EE1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FF0C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50D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3163C2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17D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A9D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5C7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DD7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61C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17B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E28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882267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DCB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A58F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407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9BD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4AE1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63D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ED9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7F9AF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9B5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5FA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1CF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2FB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71F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9DD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F13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D7C1FF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996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14E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072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92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1CA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657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957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</w:tr>
      <w:tr w:rsidR="00F83708" w14:paraId="22E58EE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86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A2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574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F02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4C9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BC4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EA8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</w:tr>
      <w:tr w:rsidR="00F83708" w14:paraId="305A343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71D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9C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B65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9154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33A3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DF5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DD0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A12B0A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2C2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081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2AE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460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C51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FAD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499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C68C24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EC9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9E35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B9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2F5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5902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910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C66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76C6F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240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595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776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CC74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511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D7C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1C1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A2EFE6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B02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B8C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875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946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048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2BB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86B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11.47</w:t>
            </w:r>
          </w:p>
        </w:tc>
      </w:tr>
      <w:tr w:rsidR="00F83708" w14:paraId="2E591A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F4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1B3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303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4F56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667F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F9E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566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300C2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BCE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2E2A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E16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7AF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622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05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BB7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CAE627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64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340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BB5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611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4EE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55A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FC7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F31828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37F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FA5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D882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BF7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605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4493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A74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0854CC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9AD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B22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DF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D60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004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BAB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1E2C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807824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E29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F00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597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569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B4B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FF1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E53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4870A9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E03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651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E73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1A4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A357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1D6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6E0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9.41</w:t>
            </w:r>
          </w:p>
        </w:tc>
      </w:tr>
      <w:tr w:rsidR="00F83708" w14:paraId="7286811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F36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F24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685E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CC4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4793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B75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751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161FEA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316D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F4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A37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62B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691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76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4E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</w:t>
            </w:r>
          </w:p>
        </w:tc>
      </w:tr>
      <w:tr w:rsidR="00F83708" w14:paraId="268EF1A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4A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43D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D10C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9FC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657D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4C9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740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8BC72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9C8E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C8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324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E26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8620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4A8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8F6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E3B435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3C4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F48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E09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1745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9DD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8611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2A9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80A9AD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270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3359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CDB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C1D6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FA05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66F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77D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</w:t>
            </w:r>
          </w:p>
        </w:tc>
      </w:tr>
      <w:tr w:rsidR="00F83708" w14:paraId="674B227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3F6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249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351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710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8578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3A2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67F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</w:t>
            </w:r>
          </w:p>
        </w:tc>
      </w:tr>
      <w:tr w:rsidR="00F83708" w14:paraId="6C41CAD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5D85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8ED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754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E2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DBA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565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7B8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</w:t>
            </w:r>
          </w:p>
        </w:tc>
      </w:tr>
      <w:tr w:rsidR="00F83708" w14:paraId="2A3CE90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FD6A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9924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D01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E2A5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C59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A04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9CF9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</w:t>
            </w:r>
          </w:p>
        </w:tc>
      </w:tr>
      <w:tr w:rsidR="00F83708" w14:paraId="29B4DE2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CA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88CA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84BD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15B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C6D6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D49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D37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</w:t>
            </w:r>
          </w:p>
        </w:tc>
      </w:tr>
      <w:tr w:rsidR="00F83708" w14:paraId="167F542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B08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23F9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F42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51C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35BD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69B1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9DC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</w:t>
            </w:r>
          </w:p>
        </w:tc>
      </w:tr>
      <w:tr w:rsidR="00F83708" w14:paraId="7BBA8F1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C66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909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62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F4C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426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979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E91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24CAE4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19BB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E79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7A6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57A6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676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14A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0B2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</w:t>
            </w:r>
          </w:p>
        </w:tc>
      </w:tr>
      <w:tr w:rsidR="00F83708" w14:paraId="35BCDFB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29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5AD1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E57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FC94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B3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91E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717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7C7910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0131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9A4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C93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F6C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8BD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4E0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731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</w:t>
            </w:r>
          </w:p>
        </w:tc>
      </w:tr>
      <w:tr w:rsidR="00F83708" w14:paraId="093693C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46E8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CD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881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A0D9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905.451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8D20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DDF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179.114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55C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2865.82</w:t>
            </w:r>
          </w:p>
        </w:tc>
      </w:tr>
      <w:tr w:rsidR="00F83708" w14:paraId="2B9C6D4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0B2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ПЕТЪР СТОЯНОВ ВАСИЛЕВ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57D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EB7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97B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68B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F52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2F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53.72</w:t>
            </w:r>
          </w:p>
        </w:tc>
      </w:tr>
      <w:tr w:rsidR="00F83708" w14:paraId="286D550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9CA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6004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53BC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2D3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D35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DDD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E50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115ABD7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2C5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769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F4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147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555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6B77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9CD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5DAB75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E201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1C2A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693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4C2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E58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C2F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D4C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67721B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864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4E2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65F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B84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6C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127D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217C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530726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5E7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017C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273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A778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82F2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53B4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5D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D1B91FE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1D0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68A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EDBD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559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717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C5D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1F3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21.06</w:t>
            </w:r>
          </w:p>
        </w:tc>
      </w:tr>
      <w:tr w:rsidR="00F83708" w14:paraId="0B27BBA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CB3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AF3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8C78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AA8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32F1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2EE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E5B0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F69AE3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66C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D0B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F8F0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F1C1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4A3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797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A28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CE58EE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CEF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DE6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DDA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5D0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8F2B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DE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F7E8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1E6C580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824E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CD5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B646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DF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48D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5EB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FEF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19.46</w:t>
            </w:r>
          </w:p>
        </w:tc>
      </w:tr>
      <w:tr w:rsidR="00F83708" w14:paraId="23E78588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3C4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EC5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D6B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66B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63A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CAFF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83AE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BCCE96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8A7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E21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E3F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8AB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9F64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9C9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6E6B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30CB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394E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40C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E45A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3F5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1392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AA0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2A6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49737AD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693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903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C21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F10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2BE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B3C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E71F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55ACDF7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F8FA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624F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41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C3CA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024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F59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2DB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9F426D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51FF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7EA6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8103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2DA8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76B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1641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A5EC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</w:t>
            </w:r>
          </w:p>
        </w:tc>
      </w:tr>
      <w:tr w:rsidR="00F83708" w14:paraId="61FCD6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87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770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350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547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17.987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264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103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5.950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694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95.20</w:t>
            </w:r>
          </w:p>
        </w:tc>
      </w:tr>
      <w:tr w:rsidR="00F83708" w14:paraId="366006D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00BC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РУМЯНА КИРИЛОВА МАРИНОВА - ВАСИЛЕВА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DDB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651B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A38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09C2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918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5C55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29.27</w:t>
            </w:r>
          </w:p>
        </w:tc>
      </w:tr>
      <w:tr w:rsidR="00F83708" w14:paraId="11B0EDE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2A8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РУМЯНА КИРИЛОВА МАРИНОВА - ВАСИЛЕВА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EFE5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039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E70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F1E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EE56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3AE4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0A88D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354D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РУМЯНА КИРИЛОВА МАРИНОВА - ВАСИЛЕВА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99B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386A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1FD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A83E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25B7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B4F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67B7EB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602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РУМЯНА КИРИЛОВА МАРИНОВА - ВАСИЛЕВА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6371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BAB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EE7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6D4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CAA3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B5BB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13.03</w:t>
            </w:r>
          </w:p>
        </w:tc>
      </w:tr>
      <w:tr w:rsidR="00F83708" w14:paraId="38C6205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8DB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РУМЯНА КИРИЛОВА МАРИНОВА - ВАСИЛЕВА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CCC4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66A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304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4799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9224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577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</w:t>
            </w:r>
          </w:p>
        </w:tc>
      </w:tr>
      <w:tr w:rsidR="00F83708" w14:paraId="7764036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2AC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CB14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8C92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AB6E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FFC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E48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2.922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222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46.76</w:t>
            </w:r>
          </w:p>
        </w:tc>
      </w:tr>
      <w:tr w:rsidR="00F83708" w14:paraId="4C4FA44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407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СТЕФАНА ИВАНОВА БОНЧЕВА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914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E141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4B5D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58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458B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D2DB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DCEE82C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D95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СТЕФАНА ИВАНОВА БОНЧЕВА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D7B0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615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6E52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AB7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C95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B823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A08A8DB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DAD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СТЕФАНА ИВАНОВА БОНЧЕВА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E9A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A26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62D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06A5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C577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4803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054376C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2CD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СТЕФАНА ИВАНОВА БОНЧЕВА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A145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AE59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663C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E197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4AE9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AE36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82A097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0BA9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СТЕФАНА ИВАНОВА БОНЧЕВА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3D8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FBA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F317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912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BE6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C9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751EE2A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91B0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СТЕФАНА ИВАНОВА БОНЧЕВА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DBED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02B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B74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29B6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0FD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1FE8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E585546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9F76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СТЕФАНА ИВАНОВА БОНЧЕВА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644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9012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EABC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002D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A22B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27ED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2634434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C122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СТЕФАНА ИВАНОВА БОНЧЕВА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062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221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3C5B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5CB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1B18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3885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3AEA97E9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C78B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СТЕФАНА ИВАНОВА БОНЧЕВА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0386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FE60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7D5D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36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F07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3247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</w:t>
            </w:r>
          </w:p>
        </w:tc>
      </w:tr>
      <w:tr w:rsidR="00F83708" w14:paraId="3E83973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2A5B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СТЕФАНА ИВАНОВА БОНЧЕВА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BBEF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AA62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539D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93A9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85C0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A8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31F4AD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C32A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СТЕФАНА ИВАНОВА БОНЧЕВА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F1FA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F443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8719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B24A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A9A6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2129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EC124E5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840B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СТЕФАНА ИВАНОВА БОНЧЕВА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6FE4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4B4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663D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0097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6F69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BDB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</w:tr>
      <w:tr w:rsidR="00F83708" w14:paraId="6C46487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131F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СТЕФАНА ИВАНОВА БОНЧЕВА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7BE15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F92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B33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29A0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BB5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152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</w:tr>
      <w:tr w:rsidR="00F83708" w14:paraId="636D55D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5F7A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СТЕФАНА ИВАНОВА БОНЧЕВА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9E0F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71DE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3AC3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1C9E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BA57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6C9E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200BEC8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2597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СТЕФАНА ИВАНОВА БОНЧЕВА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0087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0D6F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32AC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DE45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DF70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BD44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47CEECCF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EDC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031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6651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1D58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15.648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8E37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B6D7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1.547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3B6F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24.76</w:t>
            </w:r>
          </w:p>
        </w:tc>
      </w:tr>
      <w:tr w:rsidR="00F83708" w14:paraId="1FBF5513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F9B3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ХАРАЛАМПИ ЦВЕТАНОВ ПИСКОВ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1600C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E7D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1B33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4969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25B1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CCC8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10F76351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F81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ХАРАЛАМПИ ЦВЕТАНОВ ПИСКОВ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0918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B11F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C7C6E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E6A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CB8A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5039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08" w14:paraId="605B4DB2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9DB63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ХАРАЛАМПИ ЦВЕТАНОВ ПИСКОВ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2514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636B8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DDD6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47B5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D4D5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BEE8D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</w:t>
            </w:r>
          </w:p>
        </w:tc>
      </w:tr>
      <w:tr w:rsidR="00F83708" w14:paraId="023AAEE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0818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ХАРАЛАМПИ ЦВЕТАНОВ ПИСКОВ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5E60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7113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BF69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004FB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BC9E7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D9004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</w:tr>
      <w:tr w:rsidR="00F83708" w14:paraId="5A68C93A" w14:textId="77777777" w:rsidTr="003127AD">
        <w:trPr>
          <w:cantSplit/>
          <w:trHeight w:val="227"/>
          <w:jc w:val="center"/>
        </w:trPr>
        <w:tc>
          <w:tcPr>
            <w:tcW w:w="4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50919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ABF80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183EA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E8FEF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9.130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49B31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278B2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0.767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D32F6" w14:textId="77777777" w:rsidR="00F83708" w:rsidRDefault="00F83708" w:rsidP="00F1512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12.27</w:t>
            </w:r>
          </w:p>
        </w:tc>
      </w:tr>
    </w:tbl>
    <w:p w14:paraId="14F6B8E7" w14:textId="77777777" w:rsidR="00617A58" w:rsidRDefault="00617A58" w:rsidP="00E52E11">
      <w:pPr>
        <w:jc w:val="both"/>
        <w:rPr>
          <w:b/>
          <w:sz w:val="18"/>
          <w:szCs w:val="18"/>
        </w:rPr>
      </w:pPr>
    </w:p>
    <w:p w14:paraId="2E893E6F" w14:textId="77777777" w:rsidR="004A11B7" w:rsidRPr="004A11B7" w:rsidRDefault="004A11B7" w:rsidP="00E52E11">
      <w:pPr>
        <w:jc w:val="both"/>
        <w:rPr>
          <w:b/>
          <w:sz w:val="18"/>
          <w:szCs w:val="18"/>
        </w:rPr>
      </w:pPr>
    </w:p>
    <w:p w14:paraId="686A50A0" w14:textId="530D9E61"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proofErr w:type="spellStart"/>
      <w:r w:rsidR="00F06BC9" w:rsidRPr="00CE78CA">
        <w:rPr>
          <w:lang w:val="ru-RU"/>
        </w:rPr>
        <w:t>астоящата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заповед</w:t>
      </w:r>
      <w:proofErr w:type="spellEnd"/>
      <w:r w:rsidR="00F06BC9" w:rsidRPr="00CE78CA">
        <w:rPr>
          <w:lang w:val="ru-RU"/>
        </w:rPr>
        <w:t xml:space="preserve">, </w:t>
      </w:r>
      <w:proofErr w:type="spellStart"/>
      <w:r w:rsidR="00F06BC9" w:rsidRPr="00CE78CA">
        <w:rPr>
          <w:lang w:val="ru-RU"/>
        </w:rPr>
        <w:t>заедно</w:t>
      </w:r>
      <w:proofErr w:type="spellEnd"/>
      <w:r w:rsidR="00F06BC9" w:rsidRPr="00CE78CA">
        <w:rPr>
          <w:lang w:val="ru-RU"/>
        </w:rPr>
        <w:t xml:space="preserve"> с </w:t>
      </w:r>
      <w:proofErr w:type="spellStart"/>
      <w:r w:rsidR="00F06BC9" w:rsidRPr="00CE78CA">
        <w:rPr>
          <w:lang w:val="ru-RU"/>
        </w:rPr>
        <w:t>окончателните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регистри</w:t>
      </w:r>
      <w:proofErr w:type="spellEnd"/>
      <w:r w:rsidR="00F06BC9" w:rsidRPr="00CE78CA">
        <w:rPr>
          <w:lang w:val="ru-RU"/>
        </w:rPr>
        <w:t xml:space="preserve"> и карта на </w:t>
      </w:r>
      <w:proofErr w:type="spellStart"/>
      <w:r w:rsidR="00F06BC9" w:rsidRPr="00CE78CA">
        <w:rPr>
          <w:lang w:val="ru-RU"/>
        </w:rPr>
        <w:t>ползването</w:t>
      </w:r>
      <w:proofErr w:type="spellEnd"/>
      <w:r w:rsidR="00F06BC9" w:rsidRPr="00CE78CA">
        <w:rPr>
          <w:lang w:val="ru-RU"/>
        </w:rPr>
        <w:t xml:space="preserve">, да се </w:t>
      </w:r>
      <w:proofErr w:type="spellStart"/>
      <w:r w:rsidR="00F06BC9" w:rsidRPr="00CE78CA">
        <w:rPr>
          <w:lang w:val="ru-RU"/>
        </w:rPr>
        <w:t>обяви</w:t>
      </w:r>
      <w:proofErr w:type="spellEnd"/>
      <w:r w:rsidR="00F06BC9" w:rsidRPr="00CE78CA">
        <w:rPr>
          <w:lang w:val="ru-RU"/>
        </w:rPr>
        <w:t xml:space="preserve"> в </w:t>
      </w:r>
      <w:proofErr w:type="spellStart"/>
      <w:r w:rsidR="00F06BC9" w:rsidRPr="00CE78CA">
        <w:rPr>
          <w:lang w:val="ru-RU"/>
        </w:rPr>
        <w:t>кметството</w:t>
      </w:r>
      <w:proofErr w:type="spellEnd"/>
      <w:r w:rsidR="00F06BC9" w:rsidRPr="00CE78CA">
        <w:rPr>
          <w:lang w:val="ru-RU"/>
        </w:rPr>
        <w:t xml:space="preserve"> и в </w:t>
      </w:r>
      <w:proofErr w:type="spellStart"/>
      <w:r w:rsidR="00F06BC9" w:rsidRPr="00CE78CA">
        <w:rPr>
          <w:lang w:val="ru-RU"/>
        </w:rPr>
        <w:t>сградата</w:t>
      </w:r>
      <w:proofErr w:type="spellEnd"/>
      <w:r w:rsidR="00F06BC9" w:rsidRPr="00CE78CA">
        <w:rPr>
          <w:lang w:val="ru-RU"/>
        </w:rPr>
        <w:t xml:space="preserve"> на </w:t>
      </w:r>
      <w:proofErr w:type="spellStart"/>
      <w:r w:rsidR="00F06BC9" w:rsidRPr="00CE78CA">
        <w:rPr>
          <w:lang w:val="ru-RU"/>
        </w:rPr>
        <w:t>общинската</w:t>
      </w:r>
      <w:proofErr w:type="spellEnd"/>
      <w:r w:rsidR="00F06BC9" w:rsidRPr="00CE78CA">
        <w:rPr>
          <w:lang w:val="ru-RU"/>
        </w:rPr>
        <w:t xml:space="preserve"> служба по </w:t>
      </w:r>
      <w:proofErr w:type="spellStart"/>
      <w:r w:rsidR="00F06BC9" w:rsidRPr="00CE78CA">
        <w:rPr>
          <w:lang w:val="ru-RU"/>
        </w:rPr>
        <w:t>земеделие</w:t>
      </w:r>
      <w:proofErr w:type="spellEnd"/>
      <w:r w:rsidR="00F06BC9" w:rsidRPr="00CE78CA">
        <w:rPr>
          <w:lang w:val="ru-RU"/>
        </w:rPr>
        <w:t xml:space="preserve"> и се </w:t>
      </w:r>
      <w:proofErr w:type="spellStart"/>
      <w:r w:rsidR="00F06BC9" w:rsidRPr="00CE78CA">
        <w:rPr>
          <w:lang w:val="ru-RU"/>
        </w:rPr>
        <w:t>публикува</w:t>
      </w:r>
      <w:proofErr w:type="spellEnd"/>
      <w:r w:rsidR="00F06BC9" w:rsidRPr="00CE78CA">
        <w:rPr>
          <w:lang w:val="ru-RU"/>
        </w:rPr>
        <w:t xml:space="preserve"> на интернет </w:t>
      </w:r>
      <w:proofErr w:type="spellStart"/>
      <w:r w:rsidR="00F06BC9" w:rsidRPr="00CE78CA">
        <w:rPr>
          <w:lang w:val="ru-RU"/>
        </w:rPr>
        <w:t>страницата</w:t>
      </w:r>
      <w:proofErr w:type="spellEnd"/>
      <w:r w:rsidR="00F06BC9" w:rsidRPr="00CE78CA">
        <w:rPr>
          <w:lang w:val="ru-RU"/>
        </w:rPr>
        <w:t xml:space="preserve"> на </w:t>
      </w:r>
      <w:proofErr w:type="spellStart"/>
      <w:r w:rsidR="00F06BC9" w:rsidRPr="00CE78CA">
        <w:rPr>
          <w:lang w:val="ru-RU"/>
        </w:rPr>
        <w:t>общината</w:t>
      </w:r>
      <w:proofErr w:type="spellEnd"/>
      <w:r w:rsidR="00F06BC9" w:rsidRPr="00CE78CA">
        <w:rPr>
          <w:lang w:val="ru-RU"/>
        </w:rPr>
        <w:t xml:space="preserve"> и на </w:t>
      </w:r>
      <w:proofErr w:type="spellStart"/>
      <w:r w:rsidR="00F06BC9" w:rsidRPr="00CE78CA">
        <w:rPr>
          <w:lang w:val="ru-RU"/>
        </w:rPr>
        <w:t>областната</w:t>
      </w:r>
      <w:proofErr w:type="spellEnd"/>
      <w:r w:rsidR="00F06BC9" w:rsidRPr="00CE78CA">
        <w:rPr>
          <w:lang w:val="ru-RU"/>
        </w:rPr>
        <w:t xml:space="preserve"> дирекция "</w:t>
      </w:r>
      <w:proofErr w:type="spellStart"/>
      <w:r w:rsidR="00F06BC9" w:rsidRPr="00CE78CA">
        <w:rPr>
          <w:lang w:val="ru-RU"/>
        </w:rPr>
        <w:t>Земеделие</w:t>
      </w:r>
      <w:proofErr w:type="spellEnd"/>
      <w:r w:rsidR="00F06BC9" w:rsidRPr="00CE78CA">
        <w:rPr>
          <w:lang w:val="bg-BG"/>
        </w:rPr>
        <w:t>“</w:t>
      </w:r>
    </w:p>
    <w:p w14:paraId="51A3E9BC" w14:textId="77777777" w:rsidR="00F06BC9" w:rsidRDefault="00713EC9" w:rsidP="00713EC9">
      <w:pPr>
        <w:jc w:val="both"/>
        <w:textAlignment w:val="center"/>
      </w:pPr>
      <w:r>
        <w:rPr>
          <w:lang w:val="ru-RU"/>
        </w:rPr>
        <w:t xml:space="preserve">    </w:t>
      </w:r>
      <w:proofErr w:type="spellStart"/>
      <w:r w:rsidR="00F06BC9" w:rsidRPr="00CE78CA">
        <w:rPr>
          <w:lang w:val="ru-RU"/>
        </w:rPr>
        <w:t>Заповедта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може</w:t>
      </w:r>
      <w:proofErr w:type="spellEnd"/>
      <w:r w:rsidR="00F06BC9" w:rsidRPr="00CE78CA">
        <w:rPr>
          <w:lang w:val="ru-RU"/>
        </w:rPr>
        <w:t xml:space="preserve"> да </w:t>
      </w:r>
      <w:proofErr w:type="spellStart"/>
      <w:r w:rsidR="00F06BC9" w:rsidRPr="00CE78CA">
        <w:rPr>
          <w:lang w:val="ru-RU"/>
        </w:rPr>
        <w:t>бъде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обжалвана</w:t>
      </w:r>
      <w:proofErr w:type="spellEnd"/>
      <w:r w:rsidR="00F06BC9" w:rsidRPr="00CE78CA">
        <w:rPr>
          <w:lang w:val="ru-RU"/>
        </w:rPr>
        <w:t xml:space="preserve"> в 14-дневен срок по </w:t>
      </w:r>
      <w:proofErr w:type="spellStart"/>
      <w:r w:rsidR="00F06BC9" w:rsidRPr="00CE78CA">
        <w:rPr>
          <w:lang w:val="ru-RU"/>
        </w:rPr>
        <w:t>реда</w:t>
      </w:r>
      <w:proofErr w:type="spellEnd"/>
      <w:r w:rsidR="00F06BC9" w:rsidRPr="00CE78CA">
        <w:rPr>
          <w:lang w:val="ru-RU"/>
        </w:rPr>
        <w:t xml:space="preserve"> на </w:t>
      </w:r>
      <w:r>
        <w:rPr>
          <w:lang w:val="ru-RU"/>
        </w:rPr>
        <w:t xml:space="preserve">      </w:t>
      </w:r>
      <w:proofErr w:type="spellStart"/>
      <w:r w:rsidR="00F06BC9" w:rsidRPr="00CE78CA">
        <w:rPr>
          <w:lang w:val="ru-RU"/>
        </w:rPr>
        <w:t>Административнопроцесуалния</w:t>
      </w:r>
      <w:proofErr w:type="spellEnd"/>
      <w:r w:rsidR="00F06BC9" w:rsidRPr="00CE78CA">
        <w:rPr>
          <w:lang w:val="ru-RU"/>
        </w:rPr>
        <w:t xml:space="preserve"> кодекс.</w:t>
      </w:r>
    </w:p>
    <w:p w14:paraId="184AA272" w14:textId="77777777" w:rsidR="00F06BC9" w:rsidRDefault="00F06BC9" w:rsidP="00713EC9">
      <w:pPr>
        <w:jc w:val="both"/>
        <w:textAlignment w:val="center"/>
      </w:pPr>
      <w:proofErr w:type="spellStart"/>
      <w:r w:rsidRPr="00CE78CA">
        <w:rPr>
          <w:lang w:val="ru-RU"/>
        </w:rPr>
        <w:t>Обжалването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не </w:t>
      </w:r>
      <w:proofErr w:type="spellStart"/>
      <w:r w:rsidRPr="00CE78CA">
        <w:rPr>
          <w:lang w:val="ru-RU"/>
        </w:rPr>
        <w:t>спира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изпълнението</w:t>
      </w:r>
      <w:proofErr w:type="spellEnd"/>
      <w:r w:rsidRPr="00CE78CA">
        <w:rPr>
          <w:lang w:val="ru-RU"/>
        </w:rPr>
        <w:t xml:space="preserve"> й.</w:t>
      </w:r>
    </w:p>
    <w:p w14:paraId="0246BE64" w14:textId="77777777" w:rsidR="00921724" w:rsidRPr="00921724" w:rsidRDefault="00921724" w:rsidP="00713EC9">
      <w:pPr>
        <w:jc w:val="both"/>
        <w:textAlignment w:val="center"/>
      </w:pPr>
    </w:p>
    <w:p w14:paraId="663A7DC9" w14:textId="77777777" w:rsidR="004A11B7" w:rsidRDefault="00713EC9" w:rsidP="00992DF8">
      <w:r>
        <w:rPr>
          <w:lang w:val="ru-RU"/>
        </w:rPr>
        <w:t xml:space="preserve">  </w:t>
      </w:r>
    </w:p>
    <w:p w14:paraId="13331F8A" w14:textId="77777777" w:rsidR="004A11B7" w:rsidRDefault="004A11B7" w:rsidP="00992DF8"/>
    <w:p w14:paraId="2B4DB997" w14:textId="77777777" w:rsidR="004A11B7" w:rsidRDefault="004A11B7" w:rsidP="00992DF8"/>
    <w:p w14:paraId="6F02C709" w14:textId="6CF8787C"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lastRenderedPageBreak/>
        <w:t xml:space="preserve">  </w:t>
      </w:r>
      <w:proofErr w:type="spellStart"/>
      <w:r w:rsidR="009B3FDB" w:rsidRPr="00CE78CA">
        <w:rPr>
          <w:lang w:val="ru-RU"/>
        </w:rPr>
        <w:t>Ползвателите</w:t>
      </w:r>
      <w:proofErr w:type="spellEnd"/>
      <w:r w:rsidR="009B3FDB" w:rsidRPr="00CE78CA">
        <w:rPr>
          <w:lang w:val="ru-RU"/>
        </w:rPr>
        <w:t xml:space="preserve"> на </w:t>
      </w:r>
      <w:proofErr w:type="spellStart"/>
      <w:r w:rsidR="009B3FDB" w:rsidRPr="00CE78CA">
        <w:rPr>
          <w:lang w:val="ru-RU"/>
        </w:rPr>
        <w:t>земеделски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земи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са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длъжни</w:t>
      </w:r>
      <w:proofErr w:type="spellEnd"/>
      <w:r w:rsidR="009B3FDB" w:rsidRPr="00CE78CA">
        <w:rPr>
          <w:lang w:val="ru-RU"/>
        </w:rPr>
        <w:t xml:space="preserve">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 xml:space="preserve">т по </w:t>
      </w:r>
      <w:proofErr w:type="spellStart"/>
      <w:r w:rsidR="004517AC">
        <w:rPr>
          <w:lang w:val="ru-RU"/>
        </w:rPr>
        <w:t>набирателна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бюджетна</w:t>
      </w:r>
      <w:proofErr w:type="spellEnd"/>
      <w:r w:rsidR="009B3FDB" w:rsidRPr="00CE78CA">
        <w:rPr>
          <w:lang w:val="ru-RU"/>
        </w:rPr>
        <w:t xml:space="preserve"> сметка в </w:t>
      </w:r>
      <w:proofErr w:type="spellStart"/>
      <w:r w:rsidR="009B3FDB" w:rsidRPr="00CE78CA">
        <w:rPr>
          <w:lang w:val="ru-RU"/>
        </w:rPr>
        <w:t>областна</w:t>
      </w:r>
      <w:proofErr w:type="spellEnd"/>
      <w:r w:rsidR="009B3FDB" w:rsidRPr="00CE78CA">
        <w:rPr>
          <w:lang w:val="ru-RU"/>
        </w:rPr>
        <w:t xml:space="preserve"> дирекция "</w:t>
      </w:r>
      <w:proofErr w:type="spellStart"/>
      <w:r w:rsidR="009B3FDB" w:rsidRPr="00CE78CA">
        <w:rPr>
          <w:lang w:val="ru-RU"/>
        </w:rPr>
        <w:t>Земеделие</w:t>
      </w:r>
      <w:proofErr w:type="spellEnd"/>
      <w:r w:rsidR="009B3FDB" w:rsidRPr="00CE78CA">
        <w:rPr>
          <w:lang w:val="ru-RU"/>
        </w:rPr>
        <w:t xml:space="preserve">" – </w:t>
      </w:r>
      <w:r w:rsidR="00D66684">
        <w:rPr>
          <w:lang w:val="ru-RU"/>
        </w:rPr>
        <w:t>София</w:t>
      </w:r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област</w:t>
      </w:r>
      <w:proofErr w:type="spellEnd"/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 xml:space="preserve">Банка: </w:t>
      </w:r>
      <w:proofErr w:type="spellStart"/>
      <w:r w:rsidR="00992DF8" w:rsidRPr="00992DF8">
        <w:rPr>
          <w:b/>
          <w:lang w:val="ru-RU"/>
        </w:rPr>
        <w:t>УниКредитБулбанк</w:t>
      </w:r>
      <w:proofErr w:type="spellEnd"/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</w:t>
      </w:r>
      <w:proofErr w:type="spellStart"/>
      <w:r w:rsidR="009B3FDB" w:rsidRPr="00CE78CA">
        <w:rPr>
          <w:lang w:val="ru-RU"/>
        </w:rPr>
        <w:t>сумата</w:t>
      </w:r>
      <w:proofErr w:type="spellEnd"/>
      <w:r w:rsidR="009B3FDB" w:rsidRPr="00CE78CA">
        <w:rPr>
          <w:lang w:val="ru-RU"/>
        </w:rPr>
        <w:t xml:space="preserve"> в размер на </w:t>
      </w:r>
      <w:proofErr w:type="spellStart"/>
      <w:r w:rsidR="009B3FDB" w:rsidRPr="00CE78CA">
        <w:rPr>
          <w:lang w:val="ru-RU"/>
        </w:rPr>
        <w:t>средното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годишно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рентно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плащане</w:t>
      </w:r>
      <w:proofErr w:type="spellEnd"/>
      <w:r w:rsidR="009B3FDB" w:rsidRPr="00CE78CA">
        <w:rPr>
          <w:lang w:val="ru-RU"/>
        </w:rPr>
        <w:t xml:space="preserve"> за </w:t>
      </w:r>
      <w:proofErr w:type="spellStart"/>
      <w:r w:rsidR="009B3FDB" w:rsidRPr="00CE78CA">
        <w:rPr>
          <w:lang w:val="ru-RU"/>
        </w:rPr>
        <w:t>землището</w:t>
      </w:r>
      <w:proofErr w:type="spellEnd"/>
      <w:r w:rsidR="009B3FDB" w:rsidRPr="00CE78CA">
        <w:rPr>
          <w:lang w:val="ru-RU"/>
        </w:rPr>
        <w:t xml:space="preserve"> </w:t>
      </w:r>
      <w:r w:rsidR="009B3FDB" w:rsidRPr="00CE78CA">
        <w:rPr>
          <w:b/>
          <w:lang w:val="ru-RU"/>
        </w:rPr>
        <w:t xml:space="preserve">в срок до три </w:t>
      </w:r>
      <w:proofErr w:type="spellStart"/>
      <w:r w:rsidR="009B3FDB" w:rsidRPr="00CE78CA">
        <w:rPr>
          <w:b/>
          <w:lang w:val="ru-RU"/>
        </w:rPr>
        <w:t>месеца</w:t>
      </w:r>
      <w:proofErr w:type="spellEnd"/>
      <w:r w:rsidR="009B3FDB" w:rsidRPr="00CE78CA">
        <w:rPr>
          <w:lang w:val="ru-RU"/>
        </w:rPr>
        <w:t xml:space="preserve"> от </w:t>
      </w:r>
      <w:proofErr w:type="spellStart"/>
      <w:r w:rsidR="009B3FDB" w:rsidRPr="00CE78CA">
        <w:rPr>
          <w:lang w:val="ru-RU"/>
        </w:rPr>
        <w:t>публикуване</w:t>
      </w:r>
      <w:proofErr w:type="spellEnd"/>
      <w:r w:rsidR="009B3FDB" w:rsidRPr="00CE78CA">
        <w:rPr>
          <w:lang w:val="ru-RU"/>
        </w:rPr>
        <w:t xml:space="preserve"> на </w:t>
      </w:r>
      <w:proofErr w:type="spellStart"/>
      <w:r w:rsidR="009B3FDB" w:rsidRPr="00CE78CA">
        <w:rPr>
          <w:lang w:val="ru-RU"/>
        </w:rPr>
        <w:t>заповедта</w:t>
      </w:r>
      <w:proofErr w:type="spellEnd"/>
      <w:r w:rsidR="009B3FDB" w:rsidRPr="00CE78CA">
        <w:rPr>
          <w:lang w:val="ru-RU"/>
        </w:rPr>
        <w:t>.</w:t>
      </w:r>
    </w:p>
    <w:p w14:paraId="589A93C4" w14:textId="77777777"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 За </w:t>
      </w:r>
      <w:proofErr w:type="spellStart"/>
      <w:r w:rsidRPr="004A35CC">
        <w:rPr>
          <w:i/>
          <w:lang w:val="ru-RU"/>
        </w:rPr>
        <w:t>ползвател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който</w:t>
      </w:r>
      <w:proofErr w:type="spellEnd"/>
      <w:r w:rsidRPr="004A35CC">
        <w:rPr>
          <w:i/>
          <w:lang w:val="ru-RU"/>
        </w:rPr>
        <w:t xml:space="preserve"> не е заплати</w:t>
      </w:r>
      <w:r w:rsidR="00343C03" w:rsidRPr="004A35CC">
        <w:rPr>
          <w:i/>
          <w:lang w:val="ru-RU"/>
        </w:rPr>
        <w:t xml:space="preserve">л </w:t>
      </w:r>
      <w:proofErr w:type="spellStart"/>
      <w:r w:rsidR="00343C03" w:rsidRPr="004A35CC">
        <w:rPr>
          <w:i/>
          <w:lang w:val="ru-RU"/>
        </w:rPr>
        <w:t>сумите</w:t>
      </w:r>
      <w:proofErr w:type="spellEnd"/>
      <w:r w:rsidR="00343C03" w:rsidRPr="004A35CC">
        <w:rPr>
          <w:i/>
          <w:lang w:val="ru-RU"/>
        </w:rPr>
        <w:t xml:space="preserve"> за </w:t>
      </w:r>
      <w:proofErr w:type="spellStart"/>
      <w:r w:rsidR="00343C03" w:rsidRPr="004A35CC">
        <w:rPr>
          <w:i/>
          <w:lang w:val="ru-RU"/>
        </w:rPr>
        <w:t>ползваните</w:t>
      </w:r>
      <w:proofErr w:type="spellEnd"/>
      <w:r w:rsidR="00343C03" w:rsidRPr="004A35CC">
        <w:rPr>
          <w:i/>
          <w:lang w:val="ru-RU"/>
        </w:rPr>
        <w:t xml:space="preserve"> </w:t>
      </w:r>
      <w:proofErr w:type="spellStart"/>
      <w:r w:rsidR="00343C03" w:rsidRPr="004A35CC">
        <w:rPr>
          <w:i/>
          <w:lang w:val="ru-RU"/>
        </w:rPr>
        <w:t>земи</w:t>
      </w:r>
      <w:proofErr w:type="spellEnd"/>
      <w:r w:rsidR="00343C03" w:rsidRPr="004A35CC">
        <w:rPr>
          <w:i/>
          <w:lang w:val="ru-RU"/>
        </w:rPr>
        <w:t xml:space="preserve"> по </w:t>
      </w:r>
      <w:r w:rsidRPr="004A35CC">
        <w:rPr>
          <w:i/>
          <w:lang w:val="ru-RU"/>
        </w:rPr>
        <w:t xml:space="preserve">чл.37в ал.3 т.2 от ЗСПЗЗ, </w:t>
      </w:r>
      <w:proofErr w:type="spellStart"/>
      <w:r w:rsidRPr="004A35CC">
        <w:rPr>
          <w:i/>
          <w:lang w:val="ru-RU"/>
        </w:rPr>
        <w:t>съгласно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заповедта</w:t>
      </w:r>
      <w:proofErr w:type="spellEnd"/>
      <w:r w:rsidRPr="004A35CC">
        <w:rPr>
          <w:i/>
          <w:lang w:val="ru-RU"/>
        </w:rPr>
        <w:t xml:space="preserve"> по ал.4, </w:t>
      </w:r>
      <w:r w:rsidRPr="004A35CC">
        <w:rPr>
          <w:b/>
          <w:i/>
          <w:lang w:val="ru-RU"/>
        </w:rPr>
        <w:t xml:space="preserve">се </w:t>
      </w:r>
      <w:proofErr w:type="spellStart"/>
      <w:r w:rsidRPr="004A35CC">
        <w:rPr>
          <w:b/>
          <w:i/>
          <w:lang w:val="ru-RU"/>
        </w:rPr>
        <w:t>прилага</w:t>
      </w:r>
      <w:proofErr w:type="spellEnd"/>
      <w:r w:rsidRPr="004A35CC">
        <w:rPr>
          <w:b/>
          <w:i/>
          <w:lang w:val="ru-RU"/>
        </w:rPr>
        <w:t xml:space="preserve"> чл.34 ал.6 от ЗСПЗЗ.</w:t>
      </w:r>
    </w:p>
    <w:p w14:paraId="3D239B8C" w14:textId="77777777"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</w:t>
      </w:r>
      <w:proofErr w:type="spellStart"/>
      <w:r w:rsidRPr="004A35CC">
        <w:rPr>
          <w:i/>
          <w:lang w:val="ru-RU"/>
        </w:rPr>
        <w:t>Заповедта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влиза</w:t>
      </w:r>
      <w:proofErr w:type="spellEnd"/>
      <w:r w:rsidRPr="004A35CC">
        <w:rPr>
          <w:i/>
          <w:lang w:val="ru-RU"/>
        </w:rPr>
        <w:t xml:space="preserve"> в сила по отношение на </w:t>
      </w:r>
      <w:proofErr w:type="spellStart"/>
      <w:r w:rsidRPr="004A35CC">
        <w:rPr>
          <w:i/>
          <w:lang w:val="ru-RU"/>
        </w:rPr>
        <w:t>съответния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ползвател</w:t>
      </w:r>
      <w:proofErr w:type="spellEnd"/>
      <w:r w:rsidRPr="004A35CC">
        <w:rPr>
          <w:i/>
          <w:lang w:val="ru-RU"/>
        </w:rPr>
        <w:t xml:space="preserve"> при </w:t>
      </w:r>
      <w:proofErr w:type="spellStart"/>
      <w:r w:rsidRPr="004A35CC">
        <w:rPr>
          <w:i/>
          <w:lang w:val="ru-RU"/>
        </w:rPr>
        <w:t>изпълнени</w:t>
      </w:r>
      <w:r w:rsidR="002F2872" w:rsidRPr="004A35CC">
        <w:rPr>
          <w:i/>
          <w:lang w:val="ru-RU"/>
        </w:rPr>
        <w:t>е</w:t>
      </w:r>
      <w:proofErr w:type="spellEnd"/>
      <w:r w:rsidRPr="004A35CC">
        <w:rPr>
          <w:i/>
          <w:lang w:val="ru-RU"/>
        </w:rPr>
        <w:t xml:space="preserve"> на </w:t>
      </w:r>
      <w:proofErr w:type="spellStart"/>
      <w:r w:rsidRPr="004A35CC">
        <w:rPr>
          <w:i/>
          <w:lang w:val="ru-RU"/>
        </w:rPr>
        <w:t>условието</w:t>
      </w:r>
      <w:proofErr w:type="spellEnd"/>
      <w:r w:rsidRPr="004A35CC">
        <w:rPr>
          <w:i/>
          <w:lang w:val="ru-RU"/>
        </w:rPr>
        <w:t xml:space="preserve"> по чл.72 ал.1 от ППЗСПЗЗ.</w:t>
      </w:r>
    </w:p>
    <w:p w14:paraId="1A131F6E" w14:textId="68DA2200"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proofErr w:type="spellStart"/>
      <w:r w:rsidR="00F06BC9" w:rsidRPr="00CE78CA">
        <w:rPr>
          <w:lang w:val="ru-RU"/>
        </w:rPr>
        <w:t>Копие</w:t>
      </w:r>
      <w:proofErr w:type="spellEnd"/>
      <w:r w:rsidR="00F06BC9" w:rsidRPr="00CE78CA">
        <w:rPr>
          <w:lang w:val="ru-RU"/>
        </w:rPr>
        <w:t xml:space="preserve"> от </w:t>
      </w:r>
      <w:proofErr w:type="spellStart"/>
      <w:r w:rsidR="00F06BC9" w:rsidRPr="00CE78CA">
        <w:rPr>
          <w:lang w:val="ru-RU"/>
        </w:rPr>
        <w:t>заповедта</w:t>
      </w:r>
      <w:proofErr w:type="spellEnd"/>
      <w:r w:rsidR="00F06BC9" w:rsidRPr="00CE78CA">
        <w:rPr>
          <w:lang w:val="ru-RU"/>
        </w:rPr>
        <w:t xml:space="preserve"> да </w:t>
      </w:r>
      <w:proofErr w:type="spellStart"/>
      <w:r w:rsidR="00F06BC9" w:rsidRPr="00CE78CA">
        <w:rPr>
          <w:lang w:val="ru-RU"/>
        </w:rPr>
        <w:t>бъд</w:t>
      </w:r>
      <w:r>
        <w:rPr>
          <w:lang w:val="ru-RU"/>
        </w:rPr>
        <w:t>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връчена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началника</w:t>
      </w:r>
      <w:proofErr w:type="spellEnd"/>
      <w:r>
        <w:rPr>
          <w:lang w:val="ru-RU"/>
        </w:rPr>
        <w:t xml:space="preserve"> на ОСЗ –</w:t>
      </w:r>
      <w:proofErr w:type="spellStart"/>
      <w:r w:rsidR="0011621C">
        <w:rPr>
          <w:lang w:val="ru-RU"/>
        </w:rPr>
        <w:t>Ботевград</w:t>
      </w:r>
      <w:proofErr w:type="spellEnd"/>
      <w:r w:rsidR="00F06BC9" w:rsidRPr="00CE78CA">
        <w:rPr>
          <w:lang w:val="ru-RU"/>
        </w:rPr>
        <w:t xml:space="preserve"> и на </w:t>
      </w:r>
      <w:proofErr w:type="spellStart"/>
      <w:r w:rsidR="00F06BC9" w:rsidRPr="00CE78CA">
        <w:rPr>
          <w:lang w:val="ru-RU"/>
        </w:rPr>
        <w:t>представителите</w:t>
      </w:r>
      <w:proofErr w:type="spellEnd"/>
      <w:r w:rsidR="00F06BC9" w:rsidRPr="00CE78CA">
        <w:rPr>
          <w:lang w:val="ru-RU"/>
        </w:rPr>
        <w:t xml:space="preserve"> на община</w:t>
      </w:r>
      <w:r w:rsidR="0011621C">
        <w:rPr>
          <w:lang w:val="ru-RU"/>
        </w:rPr>
        <w:t xml:space="preserve"> </w:t>
      </w:r>
      <w:proofErr w:type="spellStart"/>
      <w:r w:rsidR="0011621C">
        <w:rPr>
          <w:lang w:val="ru-RU"/>
        </w:rPr>
        <w:t>Ботевград</w:t>
      </w:r>
      <w:proofErr w:type="spellEnd"/>
      <w:r w:rsidR="00F06BC9" w:rsidRPr="00CE78CA">
        <w:rPr>
          <w:lang w:val="ru-RU"/>
        </w:rPr>
        <w:t xml:space="preserve">, </w:t>
      </w:r>
      <w:proofErr w:type="spellStart"/>
      <w:r w:rsidR="00F06BC9" w:rsidRPr="00CE78CA">
        <w:rPr>
          <w:lang w:val="ru-RU"/>
        </w:rPr>
        <w:t>участници</w:t>
      </w:r>
      <w:proofErr w:type="spellEnd"/>
      <w:r w:rsidR="00F06BC9" w:rsidRPr="00CE78CA">
        <w:rPr>
          <w:lang w:val="ru-RU"/>
        </w:rPr>
        <w:t xml:space="preserve"> в </w:t>
      </w:r>
      <w:proofErr w:type="spellStart"/>
      <w:r w:rsidR="00F06BC9" w:rsidRPr="00CE78CA">
        <w:rPr>
          <w:lang w:val="ru-RU"/>
        </w:rPr>
        <w:t>комисията</w:t>
      </w:r>
      <w:proofErr w:type="spellEnd"/>
      <w:r w:rsidR="00F06BC9" w:rsidRPr="00CE78CA">
        <w:rPr>
          <w:lang w:val="ru-RU"/>
        </w:rPr>
        <w:t xml:space="preserve"> – за сведение и </w:t>
      </w:r>
      <w:proofErr w:type="spellStart"/>
      <w:r w:rsidR="00F06BC9" w:rsidRPr="00CE78CA">
        <w:rPr>
          <w:lang w:val="ru-RU"/>
        </w:rPr>
        <w:t>изпълнение</w:t>
      </w:r>
      <w:proofErr w:type="spellEnd"/>
      <w:r w:rsidR="00F06BC9" w:rsidRPr="00CE78CA">
        <w:rPr>
          <w:lang w:val="ru-RU"/>
        </w:rPr>
        <w:t>.</w:t>
      </w:r>
    </w:p>
    <w:p w14:paraId="6AA98312" w14:textId="77777777" w:rsidR="00753FF4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14:paraId="041627A7" w14:textId="77777777" w:rsidR="00A74690" w:rsidRDefault="00A74690" w:rsidP="00713EC9">
      <w:pPr>
        <w:jc w:val="both"/>
        <w:rPr>
          <w:lang w:val="bg-BG"/>
        </w:rPr>
      </w:pPr>
    </w:p>
    <w:p w14:paraId="3B6184CD" w14:textId="77777777" w:rsidR="006C5E63" w:rsidRPr="00CE78CA" w:rsidRDefault="006C5E63" w:rsidP="00753FF4">
      <w:pPr>
        <w:ind w:firstLine="709"/>
        <w:jc w:val="both"/>
        <w:rPr>
          <w:u w:val="single"/>
          <w:lang w:val="bg-BG"/>
        </w:rPr>
      </w:pPr>
    </w:p>
    <w:p w14:paraId="2730900E" w14:textId="07815075" w:rsidR="00F06BC9" w:rsidRPr="00CE78CA" w:rsidRDefault="007E1780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9563F2">
        <w:rPr>
          <w:b/>
          <w:lang w:val="bg-BG"/>
        </w:rPr>
        <w:t xml:space="preserve">  /П/</w:t>
      </w:r>
      <w:bookmarkStart w:id="0" w:name="_GoBack"/>
      <w:bookmarkEnd w:id="0"/>
    </w:p>
    <w:p w14:paraId="0D132BED" w14:textId="77777777"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14:paraId="3388D779" w14:textId="77777777"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14:paraId="23BF1586" w14:textId="77777777" w:rsidR="00F06BC9" w:rsidRPr="00CE78CA" w:rsidRDefault="00D66684" w:rsidP="00F06BC9">
      <w:pPr>
        <w:rPr>
          <w:i/>
          <w:lang w:val="bg-BG"/>
        </w:rPr>
      </w:pPr>
      <w:r>
        <w:rPr>
          <w:i/>
          <w:lang w:val="bg-BG"/>
        </w:rPr>
        <w:t>София</w:t>
      </w:r>
      <w:r w:rsidR="00F06BC9" w:rsidRPr="00CE78CA">
        <w:rPr>
          <w:i/>
          <w:lang w:val="bg-BG"/>
        </w:rPr>
        <w:t xml:space="preserve"> област</w:t>
      </w:r>
    </w:p>
    <w:p w14:paraId="263906E8" w14:textId="1716CD8D" w:rsidR="00E9423D" w:rsidRPr="009563F2" w:rsidRDefault="00E9423D" w:rsidP="00F06BC9">
      <w:pPr>
        <w:rPr>
          <w:i/>
          <w:lang w:val="ru-RU"/>
        </w:rPr>
      </w:pPr>
    </w:p>
    <w:p w14:paraId="60D84CA6" w14:textId="77777777" w:rsidR="009D4C81" w:rsidRPr="009563F2" w:rsidRDefault="009D4C81" w:rsidP="00F06BC9">
      <w:pPr>
        <w:rPr>
          <w:i/>
          <w:lang w:val="ru-RU"/>
        </w:rPr>
      </w:pPr>
    </w:p>
    <w:sectPr w:rsidR="009D4C81" w:rsidRPr="009563F2" w:rsidSect="00921724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567" w:left="1242" w:header="426" w:footer="23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25F08" w14:textId="77777777" w:rsidR="00191D14" w:rsidRDefault="00191D14">
      <w:r>
        <w:separator/>
      </w:r>
    </w:p>
  </w:endnote>
  <w:endnote w:type="continuationSeparator" w:id="0">
    <w:p w14:paraId="7BFD4B2B" w14:textId="77777777" w:rsidR="00191D14" w:rsidRDefault="00191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F829A" w14:textId="77777777" w:rsidR="00274453" w:rsidRDefault="00274453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7227DD" w14:textId="77777777" w:rsidR="00274453" w:rsidRDefault="00274453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29896" w14:textId="13449B1B" w:rsidR="00274453" w:rsidRPr="00713EC9" w:rsidRDefault="00274453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9563F2">
      <w:rPr>
        <w:rStyle w:val="PageNumber"/>
        <w:noProof/>
        <w:sz w:val="18"/>
      </w:rPr>
      <w:t>77</w:t>
    </w:r>
    <w:r w:rsidRPr="00713EC9">
      <w:rPr>
        <w:rStyle w:val="PageNumber"/>
        <w:sz w:val="18"/>
      </w:rPr>
      <w:fldChar w:fldCharType="end"/>
    </w:r>
  </w:p>
  <w:p w14:paraId="64745ABA" w14:textId="77777777" w:rsidR="00274453" w:rsidRPr="002639F4" w:rsidRDefault="00274453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14:paraId="5EC9802A" w14:textId="77777777" w:rsidR="00274453" w:rsidRPr="002639F4" w:rsidRDefault="00274453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14:paraId="7346B6A1" w14:textId="77777777" w:rsidR="00274453" w:rsidRPr="00835BBA" w:rsidRDefault="00274453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7D81E" w14:textId="77777777" w:rsidR="00274453" w:rsidRPr="00004F45" w:rsidRDefault="00274453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14:paraId="6FDAB430" w14:textId="77777777" w:rsidR="00274453" w:rsidRPr="00004F45" w:rsidRDefault="00274453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CDCE2" w14:textId="77777777" w:rsidR="00191D14" w:rsidRDefault="00191D14">
      <w:r>
        <w:separator/>
      </w:r>
    </w:p>
  </w:footnote>
  <w:footnote w:type="continuationSeparator" w:id="0">
    <w:p w14:paraId="63E87717" w14:textId="77777777" w:rsidR="00191D14" w:rsidRDefault="00191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36CEA" w14:textId="77777777" w:rsidR="00274453" w:rsidRPr="005B69F7" w:rsidRDefault="00274453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77BD79E8" wp14:editId="3AFAA64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E64C9D" w14:textId="77777777" w:rsidR="00274453" w:rsidRPr="005B69F7" w:rsidRDefault="00274453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3CCABCE7" wp14:editId="48BDB718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CCC24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4015E366" w14:textId="77777777" w:rsidR="00274453" w:rsidRPr="0023186B" w:rsidRDefault="00274453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14:paraId="22C19B05" w14:textId="77777777" w:rsidR="00274453" w:rsidRPr="00983B22" w:rsidRDefault="00274453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14:paraId="7864D5EC" w14:textId="77777777" w:rsidR="00274453" w:rsidRPr="00983B22" w:rsidRDefault="00274453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34C87"/>
    <w:rsid w:val="00034F6D"/>
    <w:rsid w:val="00043B28"/>
    <w:rsid w:val="0009344D"/>
    <w:rsid w:val="00094932"/>
    <w:rsid w:val="000A519D"/>
    <w:rsid w:val="000B05B1"/>
    <w:rsid w:val="000C5047"/>
    <w:rsid w:val="000E2804"/>
    <w:rsid w:val="000E46A8"/>
    <w:rsid w:val="000F691D"/>
    <w:rsid w:val="0011621C"/>
    <w:rsid w:val="0013647C"/>
    <w:rsid w:val="00137F32"/>
    <w:rsid w:val="00155469"/>
    <w:rsid w:val="00157D1E"/>
    <w:rsid w:val="00164A60"/>
    <w:rsid w:val="001738C2"/>
    <w:rsid w:val="00173A32"/>
    <w:rsid w:val="00174EB5"/>
    <w:rsid w:val="001850C9"/>
    <w:rsid w:val="00191D14"/>
    <w:rsid w:val="001A06E4"/>
    <w:rsid w:val="001A1BA3"/>
    <w:rsid w:val="001A1C66"/>
    <w:rsid w:val="001B4BA5"/>
    <w:rsid w:val="001E1CD9"/>
    <w:rsid w:val="0020653E"/>
    <w:rsid w:val="00212573"/>
    <w:rsid w:val="00225E60"/>
    <w:rsid w:val="0023186B"/>
    <w:rsid w:val="00236727"/>
    <w:rsid w:val="0024276E"/>
    <w:rsid w:val="002639F4"/>
    <w:rsid w:val="00266D04"/>
    <w:rsid w:val="002711D0"/>
    <w:rsid w:val="002725F6"/>
    <w:rsid w:val="00274453"/>
    <w:rsid w:val="00291BDD"/>
    <w:rsid w:val="002A10AF"/>
    <w:rsid w:val="002C3277"/>
    <w:rsid w:val="002C5874"/>
    <w:rsid w:val="002D3B8A"/>
    <w:rsid w:val="002D6158"/>
    <w:rsid w:val="002E25EF"/>
    <w:rsid w:val="002F2872"/>
    <w:rsid w:val="003015D9"/>
    <w:rsid w:val="00307648"/>
    <w:rsid w:val="003127AD"/>
    <w:rsid w:val="003140CD"/>
    <w:rsid w:val="00325630"/>
    <w:rsid w:val="0033321F"/>
    <w:rsid w:val="00334F0E"/>
    <w:rsid w:val="003361C6"/>
    <w:rsid w:val="00343C03"/>
    <w:rsid w:val="00345A2F"/>
    <w:rsid w:val="00352944"/>
    <w:rsid w:val="00353CA5"/>
    <w:rsid w:val="0035766D"/>
    <w:rsid w:val="003813FC"/>
    <w:rsid w:val="0038518E"/>
    <w:rsid w:val="003A6165"/>
    <w:rsid w:val="003A7442"/>
    <w:rsid w:val="003B6B61"/>
    <w:rsid w:val="003C2E20"/>
    <w:rsid w:val="003D27F5"/>
    <w:rsid w:val="003D29F1"/>
    <w:rsid w:val="003D48FB"/>
    <w:rsid w:val="003E7141"/>
    <w:rsid w:val="003F12AE"/>
    <w:rsid w:val="003F6ADC"/>
    <w:rsid w:val="003F769B"/>
    <w:rsid w:val="00401145"/>
    <w:rsid w:val="00430352"/>
    <w:rsid w:val="00434AC2"/>
    <w:rsid w:val="0043766A"/>
    <w:rsid w:val="00443D11"/>
    <w:rsid w:val="00446795"/>
    <w:rsid w:val="004517AC"/>
    <w:rsid w:val="00454CDE"/>
    <w:rsid w:val="00457F33"/>
    <w:rsid w:val="00463733"/>
    <w:rsid w:val="00464DCD"/>
    <w:rsid w:val="00470179"/>
    <w:rsid w:val="00471AF4"/>
    <w:rsid w:val="00487943"/>
    <w:rsid w:val="00496975"/>
    <w:rsid w:val="004A11B7"/>
    <w:rsid w:val="004A35CC"/>
    <w:rsid w:val="004B10BF"/>
    <w:rsid w:val="004C13A3"/>
    <w:rsid w:val="004C3144"/>
    <w:rsid w:val="004C4B62"/>
    <w:rsid w:val="004E31E0"/>
    <w:rsid w:val="004E5FF6"/>
    <w:rsid w:val="004F5882"/>
    <w:rsid w:val="004F765C"/>
    <w:rsid w:val="00512D7C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1C55"/>
    <w:rsid w:val="0058230C"/>
    <w:rsid w:val="00592976"/>
    <w:rsid w:val="00596DB7"/>
    <w:rsid w:val="005A0D6A"/>
    <w:rsid w:val="005A2287"/>
    <w:rsid w:val="005A3B17"/>
    <w:rsid w:val="005B2632"/>
    <w:rsid w:val="005B4D1B"/>
    <w:rsid w:val="005B69F7"/>
    <w:rsid w:val="005C1619"/>
    <w:rsid w:val="005C45C6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6262"/>
    <w:rsid w:val="00617A58"/>
    <w:rsid w:val="00623B38"/>
    <w:rsid w:val="006359F1"/>
    <w:rsid w:val="0064480A"/>
    <w:rsid w:val="00645F78"/>
    <w:rsid w:val="00654315"/>
    <w:rsid w:val="006552EC"/>
    <w:rsid w:val="006655C6"/>
    <w:rsid w:val="006727E9"/>
    <w:rsid w:val="006871DF"/>
    <w:rsid w:val="00687C4C"/>
    <w:rsid w:val="006A3970"/>
    <w:rsid w:val="006A760F"/>
    <w:rsid w:val="006B0B9A"/>
    <w:rsid w:val="006B282B"/>
    <w:rsid w:val="006B45A2"/>
    <w:rsid w:val="006B7386"/>
    <w:rsid w:val="006C1BE4"/>
    <w:rsid w:val="006C5E63"/>
    <w:rsid w:val="006C7E0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43B7E"/>
    <w:rsid w:val="00744E16"/>
    <w:rsid w:val="00751C7B"/>
    <w:rsid w:val="00753FF4"/>
    <w:rsid w:val="00762DA8"/>
    <w:rsid w:val="00781F58"/>
    <w:rsid w:val="00785809"/>
    <w:rsid w:val="00787497"/>
    <w:rsid w:val="007947AE"/>
    <w:rsid w:val="00794D64"/>
    <w:rsid w:val="007964C9"/>
    <w:rsid w:val="007A06D3"/>
    <w:rsid w:val="007A6290"/>
    <w:rsid w:val="007B4B8A"/>
    <w:rsid w:val="007D05C7"/>
    <w:rsid w:val="007D07CD"/>
    <w:rsid w:val="007D6450"/>
    <w:rsid w:val="007E178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53035"/>
    <w:rsid w:val="0085348A"/>
    <w:rsid w:val="0085463F"/>
    <w:rsid w:val="0086367E"/>
    <w:rsid w:val="00866CE6"/>
    <w:rsid w:val="00871654"/>
    <w:rsid w:val="00883AE2"/>
    <w:rsid w:val="00893776"/>
    <w:rsid w:val="008A1BBB"/>
    <w:rsid w:val="008A408D"/>
    <w:rsid w:val="008B0206"/>
    <w:rsid w:val="008B1300"/>
    <w:rsid w:val="008D1749"/>
    <w:rsid w:val="008D2703"/>
    <w:rsid w:val="008E0E45"/>
    <w:rsid w:val="008F3A6E"/>
    <w:rsid w:val="009116E1"/>
    <w:rsid w:val="00921724"/>
    <w:rsid w:val="00931B42"/>
    <w:rsid w:val="00936425"/>
    <w:rsid w:val="00945150"/>
    <w:rsid w:val="00946D85"/>
    <w:rsid w:val="009563F2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4C81"/>
    <w:rsid w:val="009D555E"/>
    <w:rsid w:val="009E2A74"/>
    <w:rsid w:val="009E7D8E"/>
    <w:rsid w:val="009F2A96"/>
    <w:rsid w:val="00A23BFD"/>
    <w:rsid w:val="00A2419F"/>
    <w:rsid w:val="00A36C2A"/>
    <w:rsid w:val="00A56EBD"/>
    <w:rsid w:val="00A60928"/>
    <w:rsid w:val="00A74690"/>
    <w:rsid w:val="00A74EBA"/>
    <w:rsid w:val="00A76B02"/>
    <w:rsid w:val="00A805A9"/>
    <w:rsid w:val="00A806FD"/>
    <w:rsid w:val="00A908FE"/>
    <w:rsid w:val="00A92CFD"/>
    <w:rsid w:val="00AA37E5"/>
    <w:rsid w:val="00AB53BB"/>
    <w:rsid w:val="00AD13E8"/>
    <w:rsid w:val="00AD2747"/>
    <w:rsid w:val="00AD3A76"/>
    <w:rsid w:val="00AD6705"/>
    <w:rsid w:val="00AD6B30"/>
    <w:rsid w:val="00AD7D68"/>
    <w:rsid w:val="00AE6009"/>
    <w:rsid w:val="00AF2EAE"/>
    <w:rsid w:val="00B01BC8"/>
    <w:rsid w:val="00B02AEB"/>
    <w:rsid w:val="00B14BA2"/>
    <w:rsid w:val="00B157DC"/>
    <w:rsid w:val="00B54180"/>
    <w:rsid w:val="00B65B7A"/>
    <w:rsid w:val="00B80B62"/>
    <w:rsid w:val="00B97B20"/>
    <w:rsid w:val="00BA5128"/>
    <w:rsid w:val="00BC0B35"/>
    <w:rsid w:val="00BC45FC"/>
    <w:rsid w:val="00BD1BCF"/>
    <w:rsid w:val="00BD28AD"/>
    <w:rsid w:val="00BD5937"/>
    <w:rsid w:val="00BE215C"/>
    <w:rsid w:val="00BE4052"/>
    <w:rsid w:val="00C00904"/>
    <w:rsid w:val="00C02136"/>
    <w:rsid w:val="00C06313"/>
    <w:rsid w:val="00C120B5"/>
    <w:rsid w:val="00C34BD9"/>
    <w:rsid w:val="00C34FAA"/>
    <w:rsid w:val="00C37346"/>
    <w:rsid w:val="00C41B72"/>
    <w:rsid w:val="00C473A4"/>
    <w:rsid w:val="00C50191"/>
    <w:rsid w:val="00C6208B"/>
    <w:rsid w:val="00CA17DF"/>
    <w:rsid w:val="00CA3258"/>
    <w:rsid w:val="00CA41E3"/>
    <w:rsid w:val="00CA7A14"/>
    <w:rsid w:val="00CC3FCF"/>
    <w:rsid w:val="00CC671B"/>
    <w:rsid w:val="00CD1016"/>
    <w:rsid w:val="00CD44D6"/>
    <w:rsid w:val="00CD6A9A"/>
    <w:rsid w:val="00CE39D9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44B"/>
    <w:rsid w:val="00D13F65"/>
    <w:rsid w:val="00D2528F"/>
    <w:rsid w:val="00D259F5"/>
    <w:rsid w:val="00D30D14"/>
    <w:rsid w:val="00D450FA"/>
    <w:rsid w:val="00D45CD8"/>
    <w:rsid w:val="00D61AE4"/>
    <w:rsid w:val="00D6668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E033AB"/>
    <w:rsid w:val="00E14211"/>
    <w:rsid w:val="00E14AEE"/>
    <w:rsid w:val="00E237A5"/>
    <w:rsid w:val="00E276F4"/>
    <w:rsid w:val="00E339BB"/>
    <w:rsid w:val="00E52E11"/>
    <w:rsid w:val="00E5627C"/>
    <w:rsid w:val="00E61682"/>
    <w:rsid w:val="00E6220A"/>
    <w:rsid w:val="00E6619E"/>
    <w:rsid w:val="00E71875"/>
    <w:rsid w:val="00E71BA4"/>
    <w:rsid w:val="00E7445E"/>
    <w:rsid w:val="00E76BF6"/>
    <w:rsid w:val="00E9423D"/>
    <w:rsid w:val="00EA3B1F"/>
    <w:rsid w:val="00EA778C"/>
    <w:rsid w:val="00EB4DB7"/>
    <w:rsid w:val="00EE1A25"/>
    <w:rsid w:val="00EE2FF9"/>
    <w:rsid w:val="00EF1079"/>
    <w:rsid w:val="00EF61F2"/>
    <w:rsid w:val="00F06BC9"/>
    <w:rsid w:val="00F1309C"/>
    <w:rsid w:val="00F37E58"/>
    <w:rsid w:val="00F63931"/>
    <w:rsid w:val="00F670A1"/>
    <w:rsid w:val="00F6746C"/>
    <w:rsid w:val="00F72CF1"/>
    <w:rsid w:val="00F7674E"/>
    <w:rsid w:val="00F77810"/>
    <w:rsid w:val="00F83708"/>
    <w:rsid w:val="00F95DCD"/>
    <w:rsid w:val="00FA10EE"/>
    <w:rsid w:val="00FA4106"/>
    <w:rsid w:val="00FA62AB"/>
    <w:rsid w:val="00FB2631"/>
    <w:rsid w:val="00FB3A94"/>
    <w:rsid w:val="00FB775A"/>
    <w:rsid w:val="00FD129D"/>
    <w:rsid w:val="00FD45F0"/>
    <w:rsid w:val="00FE4761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179B92AD"/>
  <w15:docId w15:val="{ECB04475-E833-45A9-B4E8-5C76A5A52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8">
    <w:name w:val="xl78"/>
    <w:basedOn w:val="Normal"/>
    <w:rsid w:val="0027445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79">
    <w:name w:val="xl79"/>
    <w:basedOn w:val="Normal"/>
    <w:rsid w:val="002744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80">
    <w:name w:val="xl80"/>
    <w:basedOn w:val="Normal"/>
    <w:rsid w:val="002744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81">
    <w:name w:val="xl81"/>
    <w:basedOn w:val="Normal"/>
    <w:rsid w:val="002744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82">
    <w:name w:val="xl82"/>
    <w:basedOn w:val="Normal"/>
    <w:rsid w:val="0027445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83">
    <w:name w:val="xl83"/>
    <w:basedOn w:val="Normal"/>
    <w:rsid w:val="002744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84">
    <w:name w:val="xl84"/>
    <w:basedOn w:val="Normal"/>
    <w:rsid w:val="002744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85">
    <w:name w:val="xl85"/>
    <w:basedOn w:val="Normal"/>
    <w:rsid w:val="002744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86">
    <w:name w:val="xl86"/>
    <w:basedOn w:val="Normal"/>
    <w:rsid w:val="0027445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F83708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7CB62-1B91-4841-9925-306A6E25C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0</TotalTime>
  <Pages>1</Pages>
  <Words>26484</Words>
  <Characters>150961</Characters>
  <Application>Microsoft Office Word</Application>
  <DocSecurity>0</DocSecurity>
  <Lines>1258</Lines>
  <Paragraphs>354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177091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agrosto</cp:lastModifiedBy>
  <cp:revision>5</cp:revision>
  <cp:lastPrinted>2016-09-16T10:47:00Z</cp:lastPrinted>
  <dcterms:created xsi:type="dcterms:W3CDTF">2020-09-17T07:27:00Z</dcterms:created>
  <dcterms:modified xsi:type="dcterms:W3CDTF">2020-09-17T07:28:00Z</dcterms:modified>
</cp:coreProperties>
</file>